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239B4" w14:textId="5D1A5DED" w:rsidR="00B355F2" w:rsidRPr="009D55DE" w:rsidRDefault="00B355F2" w:rsidP="00B355F2">
      <w:pPr>
        <w:tabs>
          <w:tab w:val="right" w:pos="9639"/>
        </w:tabs>
        <w:spacing w:after="0"/>
        <w:rPr>
          <w:rFonts w:ascii="Arial" w:eastAsia="Malgun Gothic" w:hAnsi="Arial" w:cs="Arial"/>
          <w:i/>
          <w:sz w:val="28"/>
        </w:rPr>
      </w:pPr>
      <w:bookmarkStart w:id="0" w:name="_Toc16508698"/>
      <w:bookmarkStart w:id="1" w:name="_Toc23690349"/>
      <w:r w:rsidRPr="009D55DE">
        <w:rPr>
          <w:rFonts w:ascii="Arial" w:eastAsia="Malgun Gothic" w:hAnsi="Arial" w:cs="Arial"/>
          <w:sz w:val="24"/>
        </w:rPr>
        <w:t>3GPP TSG-RAN WG3 Meeting #106</w:t>
      </w:r>
      <w:r w:rsidRPr="009D55DE">
        <w:rPr>
          <w:rFonts w:ascii="Arial" w:eastAsia="Malgun Gothic" w:hAnsi="Arial" w:cs="Arial"/>
          <w:i/>
          <w:sz w:val="28"/>
        </w:rPr>
        <w:tab/>
      </w:r>
      <w:r w:rsidRPr="009D55DE">
        <w:rPr>
          <w:rFonts w:ascii="Arial" w:eastAsia="Malgun Gothic" w:hAnsi="Arial" w:cs="Arial"/>
          <w:b/>
          <w:i/>
          <w:sz w:val="28"/>
        </w:rPr>
        <w:t>R3-19</w:t>
      </w:r>
      <w:r w:rsidR="003E39D2">
        <w:rPr>
          <w:rFonts w:ascii="Arial" w:eastAsia="Malgun Gothic" w:hAnsi="Arial" w:cs="Arial"/>
          <w:b/>
          <w:i/>
          <w:sz w:val="28"/>
        </w:rPr>
        <w:t>7252</w:t>
      </w:r>
      <w:bookmarkStart w:id="2" w:name="_GoBack"/>
      <w:bookmarkEnd w:id="2"/>
    </w:p>
    <w:p w14:paraId="344C8921" w14:textId="77777777" w:rsidR="00B355F2" w:rsidRPr="009D55DE" w:rsidRDefault="00B355F2" w:rsidP="00B355F2">
      <w:pPr>
        <w:outlineLvl w:val="0"/>
        <w:rPr>
          <w:rFonts w:ascii="Arial" w:eastAsia="Malgun Gothic" w:hAnsi="Arial" w:cs="Arial"/>
          <w:sz w:val="24"/>
        </w:rPr>
      </w:pPr>
      <w:r w:rsidRPr="009D55DE">
        <w:rPr>
          <w:rFonts w:ascii="Arial" w:eastAsia="Malgun Gothic" w:hAnsi="Arial" w:cs="Arial"/>
          <w:sz w:val="24"/>
        </w:rPr>
        <w:t>Reno, Nevada, USA, November 18 – 22, 2019</w:t>
      </w:r>
    </w:p>
    <w:p w14:paraId="77358F8D" w14:textId="77777777" w:rsidR="00B355F2" w:rsidRPr="009D55DE" w:rsidRDefault="00B355F2" w:rsidP="00B355F2">
      <w:pPr>
        <w:outlineLvl w:val="0"/>
        <w:rPr>
          <w:rFonts w:ascii="Arial" w:eastAsia="Malgun Gothic" w:hAnsi="Arial" w:cs="Arial"/>
          <w:b/>
          <w:lang w:eastAsia="ko-KR"/>
        </w:rPr>
      </w:pPr>
    </w:p>
    <w:p w14:paraId="5CD108E2" w14:textId="127690C1" w:rsidR="00B355F2" w:rsidRPr="009D55DE" w:rsidRDefault="00B355F2" w:rsidP="00B355F2">
      <w:pPr>
        <w:tabs>
          <w:tab w:val="left" w:pos="1985"/>
        </w:tabs>
        <w:rPr>
          <w:rFonts w:ascii="Arial" w:eastAsia="MS Mincho" w:hAnsi="Arial" w:cs="Arial"/>
          <w:sz w:val="24"/>
          <w:lang w:eastAsia="ja-JP"/>
        </w:rPr>
      </w:pPr>
      <w:r w:rsidRPr="009D55DE">
        <w:rPr>
          <w:rFonts w:ascii="Arial" w:eastAsia="MS Mincho" w:hAnsi="Arial" w:cs="Arial"/>
          <w:b/>
          <w:sz w:val="24"/>
        </w:rPr>
        <w:t>Agenda item:</w:t>
      </w:r>
      <w:r w:rsidRPr="009D55DE">
        <w:rPr>
          <w:rFonts w:ascii="Arial" w:eastAsia="MS Mincho" w:hAnsi="Arial" w:cs="Arial"/>
          <w:sz w:val="24"/>
        </w:rPr>
        <w:tab/>
      </w:r>
      <w:bookmarkStart w:id="3" w:name="Source"/>
      <w:bookmarkEnd w:id="3"/>
      <w:r w:rsidR="006D0FD7">
        <w:rPr>
          <w:rFonts w:ascii="Arial" w:eastAsia="MS Mincho" w:hAnsi="Arial" w:cs="Arial"/>
          <w:sz w:val="24"/>
        </w:rPr>
        <w:t>26.2.2</w:t>
      </w:r>
    </w:p>
    <w:p w14:paraId="5A4EBF42" w14:textId="77777777" w:rsidR="00B355F2" w:rsidRPr="009D55DE" w:rsidRDefault="00B355F2" w:rsidP="00B355F2">
      <w:pPr>
        <w:tabs>
          <w:tab w:val="left" w:pos="1985"/>
        </w:tabs>
        <w:rPr>
          <w:rFonts w:ascii="Arial" w:eastAsia="MS Mincho" w:hAnsi="Arial" w:cs="Arial"/>
          <w:sz w:val="24"/>
          <w:lang w:eastAsia="ja-JP"/>
        </w:rPr>
      </w:pPr>
      <w:r w:rsidRPr="009D55DE">
        <w:rPr>
          <w:rFonts w:ascii="Arial" w:eastAsia="MS Mincho" w:hAnsi="Arial" w:cs="Arial"/>
          <w:b/>
          <w:sz w:val="24"/>
        </w:rPr>
        <w:t xml:space="preserve">Source: </w:t>
      </w:r>
      <w:r w:rsidRPr="009D55DE">
        <w:rPr>
          <w:rFonts w:ascii="Arial" w:eastAsia="MS Mincho" w:hAnsi="Arial" w:cs="Arial"/>
          <w:b/>
          <w:sz w:val="24"/>
        </w:rPr>
        <w:tab/>
      </w:r>
      <w:r w:rsidRPr="009D55DE">
        <w:rPr>
          <w:rFonts w:ascii="Arial" w:eastAsia="MS Mincho" w:hAnsi="Arial" w:cs="Arial"/>
          <w:sz w:val="24"/>
        </w:rPr>
        <w:t>Q</w:t>
      </w:r>
      <w:r w:rsidRPr="009D55DE">
        <w:rPr>
          <w:rFonts w:ascii="Arial" w:eastAsia="MS Mincho" w:hAnsi="Arial" w:cs="Arial"/>
          <w:sz w:val="24"/>
          <w:lang w:eastAsia="ja-JP"/>
        </w:rPr>
        <w:t>ualcomm Incorporated</w:t>
      </w:r>
    </w:p>
    <w:p w14:paraId="1A0C3C2B" w14:textId="77869ADA" w:rsidR="00B355F2" w:rsidRPr="009D55DE" w:rsidRDefault="00B355F2" w:rsidP="00B355F2">
      <w:pPr>
        <w:tabs>
          <w:tab w:val="left" w:pos="1985"/>
        </w:tabs>
        <w:rPr>
          <w:rFonts w:ascii="Arial" w:eastAsia="MS Mincho" w:hAnsi="Arial" w:cs="Arial"/>
          <w:sz w:val="24"/>
          <w:lang w:eastAsia="ja-JP"/>
        </w:rPr>
      </w:pPr>
      <w:r w:rsidRPr="009D55DE">
        <w:rPr>
          <w:rFonts w:ascii="Arial" w:eastAsia="MS Mincho" w:hAnsi="Arial" w:cs="Arial"/>
          <w:b/>
          <w:sz w:val="24"/>
        </w:rPr>
        <w:t>Title:</w:t>
      </w:r>
      <w:r w:rsidRPr="009D55DE">
        <w:rPr>
          <w:rFonts w:ascii="Arial" w:eastAsia="MS Mincho" w:hAnsi="Arial" w:cs="Arial"/>
          <w:sz w:val="24"/>
        </w:rPr>
        <w:t xml:space="preserve"> </w:t>
      </w:r>
      <w:r w:rsidRPr="009D55DE">
        <w:rPr>
          <w:rFonts w:ascii="Arial" w:eastAsia="MS Mincho" w:hAnsi="Arial" w:cs="Arial"/>
          <w:sz w:val="24"/>
        </w:rPr>
        <w:tab/>
      </w:r>
      <w:r w:rsidR="006D0FD7">
        <w:rPr>
          <w:rFonts w:ascii="Arial" w:eastAsia="MS Mincho" w:hAnsi="Arial" w:cs="Arial"/>
          <w:sz w:val="24"/>
        </w:rPr>
        <w:t>(</w:t>
      </w:r>
      <w:r w:rsidRPr="009D55DE">
        <w:rPr>
          <w:rFonts w:ascii="Arial" w:eastAsia="MS Mincho" w:hAnsi="Arial" w:cs="Arial"/>
          <w:sz w:val="24"/>
        </w:rPr>
        <w:t>TP for TR 38.856</w:t>
      </w:r>
      <w:r w:rsidR="006D0FD7">
        <w:rPr>
          <w:rFonts w:ascii="Arial" w:eastAsia="MS Mincho" w:hAnsi="Arial" w:cs="Arial"/>
          <w:sz w:val="24"/>
        </w:rPr>
        <w:t>)</w:t>
      </w:r>
      <w:r w:rsidRPr="009D55DE">
        <w:rPr>
          <w:rFonts w:ascii="Arial" w:eastAsia="MS Mincho" w:hAnsi="Arial" w:cs="Arial"/>
          <w:sz w:val="24"/>
        </w:rPr>
        <w:t xml:space="preserve"> Location Service Operation</w:t>
      </w:r>
    </w:p>
    <w:p w14:paraId="626CF464" w14:textId="77777777" w:rsidR="00B355F2" w:rsidRPr="009D55DE" w:rsidRDefault="00B355F2" w:rsidP="00B355F2">
      <w:pPr>
        <w:tabs>
          <w:tab w:val="left" w:pos="1985"/>
        </w:tabs>
        <w:ind w:left="1980" w:hanging="1980"/>
        <w:rPr>
          <w:rFonts w:ascii="Arial" w:eastAsia="MS Mincho" w:hAnsi="Arial" w:cs="Arial"/>
          <w:sz w:val="24"/>
        </w:rPr>
      </w:pPr>
      <w:r w:rsidRPr="009D55DE">
        <w:rPr>
          <w:rFonts w:ascii="Arial" w:eastAsia="MS Mincho" w:hAnsi="Arial" w:cs="Arial"/>
          <w:b/>
          <w:sz w:val="24"/>
        </w:rPr>
        <w:t>Document for:</w:t>
      </w:r>
      <w:r w:rsidRPr="009D55DE">
        <w:rPr>
          <w:rFonts w:ascii="Arial" w:eastAsia="MS Mincho" w:hAnsi="Arial" w:cs="Arial"/>
          <w:sz w:val="24"/>
        </w:rPr>
        <w:tab/>
      </w:r>
      <w:bookmarkStart w:id="4" w:name="DocumentFor"/>
      <w:bookmarkEnd w:id="4"/>
      <w:r w:rsidRPr="009D55DE">
        <w:rPr>
          <w:rFonts w:ascii="Arial" w:eastAsia="MS Mincho" w:hAnsi="Arial" w:cs="Arial"/>
          <w:sz w:val="24"/>
        </w:rPr>
        <w:t>Discussion and Decision</w:t>
      </w:r>
    </w:p>
    <w:p w14:paraId="08E89811" w14:textId="77777777" w:rsidR="00B355F2" w:rsidRPr="005C182D" w:rsidRDefault="00B355F2" w:rsidP="00B355F2">
      <w:pPr>
        <w:tabs>
          <w:tab w:val="left" w:pos="1985"/>
        </w:tabs>
        <w:ind w:left="1980" w:hanging="1980"/>
        <w:rPr>
          <w:rFonts w:eastAsia="MS Mincho"/>
          <w:sz w:val="24"/>
        </w:rPr>
      </w:pPr>
    </w:p>
    <w:p w14:paraId="5E1E81B1" w14:textId="77777777" w:rsidR="00B355F2" w:rsidRPr="00587414" w:rsidRDefault="00B355F2" w:rsidP="00B355F2">
      <w:pPr>
        <w:keepNext/>
        <w:keepLines/>
        <w:pBdr>
          <w:bottom w:val="single" w:sz="12" w:space="1" w:color="auto"/>
        </w:pBdr>
        <w:spacing w:after="0"/>
        <w:outlineLvl w:val="0"/>
        <w:rPr>
          <w:rFonts w:eastAsia="Malgun Gothic" w:cs="Arial"/>
          <w:b/>
          <w:noProof/>
          <w:lang w:eastAsia="ko-KR"/>
        </w:rPr>
      </w:pPr>
    </w:p>
    <w:p w14:paraId="53624202" w14:textId="77777777" w:rsidR="00B355F2" w:rsidRDefault="00B355F2" w:rsidP="00B355F2">
      <w:pPr>
        <w:keepNext/>
        <w:keepLines/>
        <w:spacing w:before="120"/>
        <w:ind w:left="1138" w:hanging="1138"/>
        <w:outlineLvl w:val="0"/>
        <w:rPr>
          <w:rFonts w:eastAsia="Malgun Gothic"/>
          <w:noProof/>
          <w:sz w:val="32"/>
          <w:lang w:eastAsia="ko-KR"/>
        </w:rPr>
      </w:pPr>
      <w:bookmarkStart w:id="5" w:name="_Ref349588338"/>
      <w:r w:rsidRPr="00587414">
        <w:rPr>
          <w:rFonts w:eastAsia="Malgun Gothic" w:hint="eastAsia"/>
          <w:noProof/>
          <w:sz w:val="32"/>
          <w:lang w:eastAsia="ko-KR"/>
        </w:rPr>
        <w:t xml:space="preserve">1. </w:t>
      </w:r>
      <w:r w:rsidRPr="00587414">
        <w:rPr>
          <w:rFonts w:eastAsia="Malgun Gothic"/>
          <w:noProof/>
          <w:sz w:val="32"/>
          <w:lang w:eastAsia="ko-KR"/>
        </w:rPr>
        <w:tab/>
      </w:r>
      <w:bookmarkEnd w:id="5"/>
      <w:r>
        <w:rPr>
          <w:rFonts w:eastAsia="Malgun Gothic"/>
          <w:noProof/>
          <w:sz w:val="32"/>
          <w:lang w:eastAsia="ko-KR"/>
        </w:rPr>
        <w:t>Discussion</w:t>
      </w:r>
    </w:p>
    <w:p w14:paraId="0BDFF926" w14:textId="3A44B68B" w:rsidR="00494CD6" w:rsidRDefault="00494CD6" w:rsidP="00B355F2">
      <w:pPr>
        <w:rPr>
          <w:lang w:eastAsia="ko-KR"/>
        </w:rPr>
      </w:pPr>
      <w:r>
        <w:rPr>
          <w:lang w:eastAsia="ko-KR"/>
        </w:rPr>
        <w:t xml:space="preserve">The latest baseline text for TR 38.856 describes the Location Services Procedures when an LMC is used for </w:t>
      </w:r>
    </w:p>
    <w:p w14:paraId="5022C266" w14:textId="3A1D1AD5" w:rsidR="00494CD6" w:rsidRDefault="00494CD6" w:rsidP="00B355F2">
      <w:pPr>
        <w:rPr>
          <w:lang w:eastAsia="ko-KR"/>
        </w:rPr>
      </w:pPr>
      <w:r>
        <w:rPr>
          <w:lang w:eastAsia="ko-KR"/>
        </w:rPr>
        <w:tab/>
        <w:t>-</w:t>
      </w:r>
      <w:r>
        <w:rPr>
          <w:lang w:eastAsia="ko-KR"/>
        </w:rPr>
        <w:tab/>
      </w:r>
      <w:r w:rsidRPr="00494CD6">
        <w:rPr>
          <w:lang w:eastAsia="ko-KR"/>
        </w:rPr>
        <w:t>RAN Induced Location Request (RI-LR)</w:t>
      </w:r>
      <w:r>
        <w:rPr>
          <w:lang w:eastAsia="ko-KR"/>
        </w:rPr>
        <w:t>, and</w:t>
      </w:r>
    </w:p>
    <w:p w14:paraId="40BB61DE" w14:textId="419EFF19" w:rsidR="00494CD6" w:rsidRDefault="00494CD6" w:rsidP="00B355F2">
      <w:pPr>
        <w:rPr>
          <w:lang w:val="en-US" w:eastAsia="zh-CN"/>
        </w:rPr>
      </w:pPr>
      <w:r>
        <w:rPr>
          <w:lang w:eastAsia="ko-KR"/>
        </w:rPr>
        <w:tab/>
        <w:t>-</w:t>
      </w:r>
      <w:r>
        <w:rPr>
          <w:lang w:eastAsia="ko-KR"/>
        </w:rPr>
        <w:tab/>
      </w:r>
      <w:r w:rsidRPr="002A0960">
        <w:rPr>
          <w:lang w:val="en-US" w:eastAsia="zh-CN"/>
        </w:rPr>
        <w:t>5GC Mobile Terminated Location Request (5GC-MT-LR)</w:t>
      </w:r>
      <w:r>
        <w:rPr>
          <w:lang w:val="en-US" w:eastAsia="zh-CN"/>
        </w:rPr>
        <w:t>.</w:t>
      </w:r>
    </w:p>
    <w:p w14:paraId="0BAD2AD7" w14:textId="7DE62E35" w:rsidR="00494CD6" w:rsidRDefault="00494CD6" w:rsidP="00B355F2">
      <w:pPr>
        <w:rPr>
          <w:lang w:eastAsia="ko-KR"/>
        </w:rPr>
      </w:pPr>
      <w:r>
        <w:rPr>
          <w:lang w:val="en-US" w:eastAsia="zh-CN"/>
        </w:rPr>
        <w:t xml:space="preserve">However, the </w:t>
      </w:r>
      <w:r>
        <w:rPr>
          <w:lang w:eastAsia="ko-KR"/>
        </w:rPr>
        <w:t>Location Services Procedures when an LMC is used for</w:t>
      </w:r>
    </w:p>
    <w:p w14:paraId="0287ABE2" w14:textId="334562CA" w:rsidR="00494CD6" w:rsidRDefault="00494CD6" w:rsidP="00B355F2">
      <w:pPr>
        <w:rPr>
          <w:lang w:eastAsia="ko-KR"/>
        </w:rPr>
      </w:pPr>
      <w:r>
        <w:rPr>
          <w:lang w:eastAsia="ko-KR"/>
        </w:rPr>
        <w:tab/>
        <w:t>-</w:t>
      </w:r>
      <w:r>
        <w:rPr>
          <w:lang w:eastAsia="ko-KR"/>
        </w:rPr>
        <w:tab/>
      </w:r>
      <w:r w:rsidRPr="00494CD6">
        <w:rPr>
          <w:lang w:eastAsia="ko-KR"/>
        </w:rPr>
        <w:t>Network Induced Location Request (NI-LR)</w:t>
      </w:r>
      <w:r>
        <w:rPr>
          <w:lang w:eastAsia="ko-KR"/>
        </w:rPr>
        <w:t>,</w:t>
      </w:r>
    </w:p>
    <w:p w14:paraId="6953CE97" w14:textId="721158DC" w:rsidR="00494CD6" w:rsidRDefault="00494CD6" w:rsidP="00B355F2">
      <w:pPr>
        <w:rPr>
          <w:lang w:eastAsia="ko-KR"/>
        </w:rPr>
      </w:pPr>
      <w:r>
        <w:rPr>
          <w:lang w:eastAsia="ko-KR"/>
        </w:rPr>
        <w:tab/>
        <w:t>-</w:t>
      </w:r>
      <w:r>
        <w:rPr>
          <w:lang w:eastAsia="ko-KR"/>
        </w:rPr>
        <w:tab/>
      </w:r>
      <w:r w:rsidRPr="00494CD6">
        <w:rPr>
          <w:lang w:eastAsia="ko-KR"/>
        </w:rPr>
        <w:t>5GC Mobile Originated Location Request (5GC-MO-LR)</w:t>
      </w:r>
      <w:r>
        <w:rPr>
          <w:lang w:eastAsia="ko-KR"/>
        </w:rPr>
        <w:t>, and</w:t>
      </w:r>
    </w:p>
    <w:p w14:paraId="1E8AE27D" w14:textId="307F3176" w:rsidR="00494CD6" w:rsidRDefault="00494CD6" w:rsidP="00B355F2">
      <w:pPr>
        <w:rPr>
          <w:lang w:eastAsia="ko-KR"/>
        </w:rPr>
      </w:pPr>
      <w:r>
        <w:rPr>
          <w:lang w:eastAsia="ko-KR"/>
        </w:rPr>
        <w:tab/>
        <w:t>-</w:t>
      </w:r>
      <w:r>
        <w:rPr>
          <w:lang w:eastAsia="ko-KR"/>
        </w:rPr>
        <w:tab/>
      </w:r>
      <w:r w:rsidRPr="00494CD6">
        <w:rPr>
          <w:lang w:eastAsia="ko-KR"/>
        </w:rPr>
        <w:t>Deferred MT-LR Procedures for Periodic, Triggered, and UE Available Location Events</w:t>
      </w:r>
    </w:p>
    <w:p w14:paraId="1F7F78D3" w14:textId="662DE8AA" w:rsidR="00494CD6" w:rsidRDefault="00494CD6" w:rsidP="00B355F2">
      <w:pPr>
        <w:rPr>
          <w:lang w:eastAsia="ko-KR"/>
        </w:rPr>
      </w:pPr>
      <w:r>
        <w:rPr>
          <w:lang w:eastAsia="ko-KR"/>
        </w:rPr>
        <w:t xml:space="preserve">are currently missing. </w:t>
      </w:r>
    </w:p>
    <w:p w14:paraId="0E96E0A1" w14:textId="6388A6F9" w:rsidR="00B355F2" w:rsidRDefault="00494CD6" w:rsidP="00B355F2">
      <w:pPr>
        <w:rPr>
          <w:lang w:eastAsia="ko-KR"/>
        </w:rPr>
      </w:pPr>
      <w:r>
        <w:rPr>
          <w:lang w:eastAsia="ko-KR"/>
        </w:rPr>
        <w:t>This</w:t>
      </w:r>
      <w:r w:rsidR="00B355F2">
        <w:rPr>
          <w:lang w:eastAsia="ko-KR"/>
        </w:rPr>
        <w:t xml:space="preserve"> contribution proposes a description for the missing location services procedures </w:t>
      </w:r>
      <w:r>
        <w:rPr>
          <w:lang w:eastAsia="ko-KR"/>
        </w:rPr>
        <w:t>to complete section 5.2.1 of the TR.</w:t>
      </w:r>
    </w:p>
    <w:p w14:paraId="4D344ABE" w14:textId="77777777" w:rsidR="00B355F2" w:rsidRPr="00D21C33" w:rsidRDefault="00B355F2" w:rsidP="00B355F2">
      <w:pPr>
        <w:rPr>
          <w:lang w:eastAsia="ko-KR"/>
        </w:rPr>
      </w:pPr>
    </w:p>
    <w:p w14:paraId="6A243516" w14:textId="77777777" w:rsidR="00B355F2" w:rsidRDefault="00B355F2" w:rsidP="00B355F2">
      <w:pPr>
        <w:pStyle w:val="NO"/>
      </w:pPr>
      <w:r w:rsidRPr="000C59EB">
        <w:rPr>
          <w:b/>
        </w:rPr>
        <w:t>Proposal:</w:t>
      </w:r>
      <w:r>
        <w:t xml:space="preserve"> Add the attached text proposal to TR 38.856.</w:t>
      </w:r>
    </w:p>
    <w:p w14:paraId="75CCA2FB" w14:textId="77777777" w:rsidR="00B355F2" w:rsidRDefault="00B355F2" w:rsidP="008A5E7C">
      <w:pPr>
        <w:pStyle w:val="Heading2"/>
        <w:rPr>
          <w:lang w:eastAsia="zh-CN"/>
        </w:rPr>
        <w:sectPr w:rsidR="00B355F2" w:rsidSect="009D55DE">
          <w:footnotePr>
            <w:numRestart w:val="eachSect"/>
          </w:footnotePr>
          <w:pgSz w:w="11907" w:h="16840" w:code="9"/>
          <w:pgMar w:top="1080" w:right="1133" w:bottom="1133" w:left="1133" w:header="850" w:footer="340" w:gutter="0"/>
          <w:cols w:space="720"/>
          <w:formProt w:val="0"/>
        </w:sectPr>
      </w:pPr>
    </w:p>
    <w:p w14:paraId="63AB50E2" w14:textId="20A1AF3E" w:rsidR="008A5E7C" w:rsidRDefault="008A5E7C" w:rsidP="008A5E7C">
      <w:pPr>
        <w:pStyle w:val="Heading2"/>
        <w:rPr>
          <w:lang w:eastAsia="zh-CN"/>
        </w:rPr>
      </w:pPr>
      <w:r>
        <w:rPr>
          <w:lang w:eastAsia="zh-CN"/>
        </w:rPr>
        <w:lastRenderedPageBreak/>
        <w:t>5</w:t>
      </w:r>
      <w:r>
        <w:t>.2</w:t>
      </w:r>
      <w:r>
        <w:tab/>
      </w:r>
      <w:r>
        <w:rPr>
          <w:lang w:eastAsia="zh-CN"/>
        </w:rPr>
        <w:t>Impact on existing protocols</w:t>
      </w:r>
      <w:r>
        <w:rPr>
          <w:rFonts w:hint="eastAsia"/>
          <w:lang w:eastAsia="zh-CN"/>
        </w:rPr>
        <w:t xml:space="preserve"> and interfaces</w:t>
      </w:r>
      <w:bookmarkEnd w:id="0"/>
      <w:r w:rsidR="00C05A15">
        <w:rPr>
          <w:rFonts w:hint="eastAsia"/>
          <w:lang w:eastAsia="zh-CN"/>
        </w:rPr>
        <w:t xml:space="preserve"> [FFS]</w:t>
      </w:r>
      <w:bookmarkEnd w:id="1"/>
    </w:p>
    <w:p w14:paraId="3E4ADCFF" w14:textId="77777777" w:rsidR="00981C40" w:rsidRDefault="00981C40" w:rsidP="00981C40">
      <w:pPr>
        <w:pStyle w:val="Heading3"/>
        <w:rPr>
          <w:lang w:val="en-US" w:eastAsia="zh-CN"/>
        </w:rPr>
      </w:pPr>
      <w:bookmarkStart w:id="6" w:name="_Toc23690350"/>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LMC</w:t>
      </w:r>
      <w:bookmarkEnd w:id="6"/>
    </w:p>
    <w:p w14:paraId="590CF5E1" w14:textId="77777777" w:rsidR="00981C40" w:rsidRPr="00726C1B" w:rsidRDefault="00981C40" w:rsidP="00981C40">
      <w:pPr>
        <w:rPr>
          <w:sz w:val="21"/>
          <w:szCs w:val="21"/>
          <w:lang w:val="en-US"/>
        </w:rPr>
      </w:pPr>
      <w:r>
        <w:rPr>
          <w:rFonts w:hint="eastAsia"/>
          <w:sz w:val="21"/>
          <w:szCs w:val="21"/>
          <w:lang w:val="en-US"/>
        </w:rPr>
        <w:t xml:space="preserve">Editor Note: </w:t>
      </w:r>
      <w:r w:rsidRPr="00726C1B">
        <w:rPr>
          <w:sz w:val="21"/>
          <w:szCs w:val="21"/>
          <w:lang w:val="en-US"/>
        </w:rPr>
        <w:t>flows are intended to show common operation for all architectures with LMC. Specific architectures may require further details</w:t>
      </w:r>
    </w:p>
    <w:p w14:paraId="6141B15F" w14:textId="77777777" w:rsidR="00981C40" w:rsidRDefault="00981C40" w:rsidP="00981C40">
      <w:pPr>
        <w:pStyle w:val="Heading4"/>
        <w:rPr>
          <w:lang w:val="en-US"/>
        </w:rPr>
      </w:pPr>
      <w:bookmarkStart w:id="7" w:name="_Toc23690351"/>
      <w:r>
        <w:rPr>
          <w:rFonts w:hint="eastAsia"/>
          <w:lang w:val="en-US" w:eastAsia="zh-CN"/>
        </w:rPr>
        <w:t>5</w:t>
      </w:r>
      <w:r w:rsidRPr="005468D4">
        <w:rPr>
          <w:lang w:val="en-US"/>
        </w:rPr>
        <w:t>.2.1</w:t>
      </w:r>
      <w:r>
        <w:rPr>
          <w:lang w:val="en-US"/>
        </w:rPr>
        <w:t>.1</w:t>
      </w:r>
      <w:r w:rsidRPr="005468D4">
        <w:rPr>
          <w:lang w:val="en-US"/>
        </w:rPr>
        <w:tab/>
        <w:t>RAN Induced Location Request (RI-LR)</w:t>
      </w:r>
      <w:bookmarkEnd w:id="7"/>
    </w:p>
    <w:p w14:paraId="303E7449" w14:textId="77777777" w:rsidR="00981C40" w:rsidRPr="00AF7B49" w:rsidRDefault="00981C40" w:rsidP="00981C40">
      <w:pPr>
        <w:rPr>
          <w:sz w:val="21"/>
          <w:szCs w:val="21"/>
          <w:lang w:val="en-US"/>
        </w:rPr>
      </w:pPr>
      <w:r w:rsidRPr="00726C1B">
        <w:rPr>
          <w:sz w:val="21"/>
          <w:szCs w:val="21"/>
          <w:lang w:val="en-US"/>
        </w:rPr>
        <w:t xml:space="preserve">Figure </w:t>
      </w:r>
      <w:r>
        <w:rPr>
          <w:rFonts w:hint="eastAsia"/>
          <w:sz w:val="21"/>
          <w:szCs w:val="21"/>
          <w:lang w:val="en-US"/>
        </w:rPr>
        <w:t>5</w:t>
      </w:r>
      <w:r w:rsidRPr="00726C1B">
        <w:rPr>
          <w:sz w:val="21"/>
          <w:szCs w:val="21"/>
          <w:lang w:val="en-US"/>
        </w:rPr>
        <w:t xml:space="preserve">.2.1.1-1 illustrates the steps applicable to the UE and NG-RAN node in case of RI-LR involving LMC. </w:t>
      </w:r>
    </w:p>
    <w:p w14:paraId="66FFE823" w14:textId="0C234005" w:rsidR="00981C40" w:rsidRPr="00AF7B49" w:rsidRDefault="00981C40" w:rsidP="00981C40">
      <w:pPr>
        <w:rPr>
          <w:sz w:val="21"/>
          <w:szCs w:val="21"/>
          <w:lang w:val="en-US"/>
        </w:rPr>
      </w:pPr>
      <w:r w:rsidRPr="00726C1B">
        <w:rPr>
          <w:sz w:val="21"/>
          <w:szCs w:val="21"/>
          <w:lang w:val="en-US"/>
        </w:rPr>
        <w:t xml:space="preserve">In this scenario, the UE is assumed to be in connected mode prior to step 1. </w:t>
      </w:r>
      <w:r w:rsidR="00E77899">
        <w:rPr>
          <w:rFonts w:hint="eastAsia"/>
          <w:sz w:val="21"/>
          <w:szCs w:val="21"/>
          <w:lang w:val="en-US" w:eastAsia="zh-CN"/>
        </w:rPr>
        <w:t xml:space="preserve">The procedure assumes </w:t>
      </w:r>
      <w:r w:rsidRPr="00726C1B">
        <w:rPr>
          <w:sz w:val="21"/>
          <w:szCs w:val="21"/>
          <w:lang w:val="en-US"/>
        </w:rPr>
        <w:t xml:space="preserve">that the NG-RAN node is authorized to use the LCS service to obtain the target UE location estimation, </w:t>
      </w:r>
      <w:r w:rsidR="00E77899" w:rsidRPr="00351488">
        <w:rPr>
          <w:sz w:val="21"/>
          <w:szCs w:val="21"/>
          <w:lang w:val="en-US" w:eastAsia="zh-CN"/>
        </w:rPr>
        <w:t>and that notification and/or verification of location by the UE is not needed, e.g. which may be indicated in UDM privacy subscription for the UE and signaled to the serving gNB by the serving AMF as part of signaling connection establishment</w:t>
      </w:r>
      <w:r w:rsidR="00E77899">
        <w:rPr>
          <w:rFonts w:hint="eastAsia"/>
          <w:sz w:val="21"/>
          <w:szCs w:val="21"/>
          <w:lang w:val="en-US" w:eastAsia="zh-CN"/>
        </w:rPr>
        <w:t>.</w:t>
      </w:r>
    </w:p>
    <w:p w14:paraId="02797BD5" w14:textId="77777777" w:rsidR="00981C40" w:rsidRPr="00AF7B49" w:rsidRDefault="00981C40" w:rsidP="00981C40">
      <w:pPr>
        <w:rPr>
          <w:sz w:val="21"/>
          <w:szCs w:val="21"/>
          <w:lang w:val="en-US"/>
        </w:rPr>
      </w:pPr>
    </w:p>
    <w:p w14:paraId="09904A30" w14:textId="7EA684DD" w:rsidR="00981C40" w:rsidRPr="00AF7B49" w:rsidRDefault="0035635F" w:rsidP="00981C40">
      <w:pPr>
        <w:pStyle w:val="TF"/>
        <w:rPr>
          <w:rFonts w:ascii="Times New Roman" w:hAnsi="Times New Roman"/>
          <w:sz w:val="21"/>
          <w:szCs w:val="21"/>
          <w:lang w:val="en-US" w:eastAsia="ja-JP"/>
        </w:rPr>
      </w:pPr>
      <w:r>
        <w:rPr>
          <w:rFonts w:ascii="Times New Roman" w:hAnsi="Times New Roman"/>
          <w:noProof/>
          <w:sz w:val="21"/>
          <w:szCs w:val="21"/>
          <w:lang w:val="en-US" w:eastAsia="zh-CN"/>
        </w:rPr>
        <w:drawing>
          <wp:inline distT="0" distB="0" distL="0" distR="0" wp14:anchorId="0A956234" wp14:editId="460310C1">
            <wp:extent cx="6130290" cy="25311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0290" cy="2531110"/>
                    </a:xfrm>
                    <a:prstGeom prst="rect">
                      <a:avLst/>
                    </a:prstGeom>
                    <a:noFill/>
                    <a:ln>
                      <a:noFill/>
                    </a:ln>
                  </pic:spPr>
                </pic:pic>
              </a:graphicData>
            </a:graphic>
          </wp:inline>
        </w:drawing>
      </w:r>
    </w:p>
    <w:p w14:paraId="7F7AC291" w14:textId="77777777" w:rsidR="00981C40" w:rsidRPr="00AF7B49" w:rsidRDefault="00981C40" w:rsidP="00981C40">
      <w:pPr>
        <w:pStyle w:val="TF"/>
        <w:rPr>
          <w:rFonts w:ascii="Times New Roman" w:hAnsi="Times New Roman"/>
          <w:sz w:val="21"/>
          <w:szCs w:val="21"/>
          <w:lang w:val="en-US" w:eastAsia="ja-JP"/>
        </w:rPr>
      </w:pPr>
      <w:r w:rsidRPr="00726C1B">
        <w:rPr>
          <w:rFonts w:ascii="Times New Roman" w:hAnsi="Times New Roman"/>
          <w:sz w:val="21"/>
          <w:szCs w:val="21"/>
          <w:lang w:val="en-US" w:eastAsia="ja-JP"/>
        </w:rPr>
        <w:t xml:space="preserve">Figure </w:t>
      </w:r>
      <w:r w:rsidR="00DB732C">
        <w:rPr>
          <w:rFonts w:ascii="Times New Roman" w:hAnsi="Times New Roman" w:hint="eastAsia"/>
          <w:sz w:val="21"/>
          <w:szCs w:val="21"/>
          <w:lang w:val="en-US" w:eastAsia="zh-CN"/>
        </w:rPr>
        <w:t>5</w:t>
      </w:r>
      <w:r w:rsidRPr="00726C1B">
        <w:rPr>
          <w:rFonts w:ascii="Times New Roman" w:hAnsi="Times New Roman"/>
          <w:sz w:val="21"/>
          <w:szCs w:val="21"/>
          <w:lang w:val="en-US" w:eastAsia="ja-JP"/>
        </w:rPr>
        <w:t>.2.1.1-</w:t>
      </w:r>
      <w:r w:rsidRPr="00726C1B">
        <w:rPr>
          <w:rFonts w:ascii="Times New Roman" w:eastAsia="MS Mincho" w:hAnsi="Times New Roman"/>
          <w:sz w:val="21"/>
          <w:szCs w:val="21"/>
          <w:lang w:val="en-US"/>
        </w:rPr>
        <w:t>1</w:t>
      </w:r>
      <w:r w:rsidRPr="00726C1B">
        <w:rPr>
          <w:rFonts w:ascii="Times New Roman" w:hAnsi="Times New Roman"/>
          <w:sz w:val="21"/>
          <w:szCs w:val="21"/>
          <w:lang w:val="en-US" w:eastAsia="ja-JP"/>
        </w:rPr>
        <w:t>: RI-LR involving LMC</w:t>
      </w:r>
    </w:p>
    <w:p w14:paraId="23872F2D" w14:textId="77777777" w:rsidR="00981C40" w:rsidRPr="00AF7B49" w:rsidRDefault="00981C40" w:rsidP="00981C40">
      <w:pPr>
        <w:pStyle w:val="B1"/>
        <w:ind w:left="0" w:firstLine="0"/>
        <w:rPr>
          <w:sz w:val="21"/>
          <w:szCs w:val="21"/>
          <w:lang w:val="en-US" w:eastAsia="ja-JP"/>
        </w:rPr>
      </w:pPr>
      <w:r w:rsidRPr="00726C1B">
        <w:rPr>
          <w:sz w:val="21"/>
          <w:szCs w:val="21"/>
          <w:lang w:val="en-US" w:eastAsia="ja-JP"/>
        </w:rPr>
        <w:t xml:space="preserve">The steps of Figure </w:t>
      </w:r>
      <w:r w:rsidR="00842AF2">
        <w:rPr>
          <w:rFonts w:hint="eastAsia"/>
          <w:sz w:val="21"/>
          <w:szCs w:val="21"/>
          <w:lang w:val="en-US" w:eastAsia="zh-CN"/>
        </w:rPr>
        <w:t>5</w:t>
      </w:r>
      <w:r w:rsidRPr="00726C1B">
        <w:rPr>
          <w:sz w:val="21"/>
          <w:szCs w:val="21"/>
          <w:lang w:val="en-US"/>
        </w:rPr>
        <w:t xml:space="preserve">.2.1.1-1 </w:t>
      </w:r>
      <w:r w:rsidRPr="00726C1B">
        <w:rPr>
          <w:sz w:val="21"/>
          <w:szCs w:val="21"/>
          <w:lang w:val="en-US" w:eastAsia="ja-JP"/>
        </w:rPr>
        <w:t>are as follows:</w:t>
      </w:r>
    </w:p>
    <w:p w14:paraId="14299B4E" w14:textId="77777777" w:rsidR="00981C40" w:rsidRDefault="00981C40" w:rsidP="00981C40">
      <w:pPr>
        <w:pStyle w:val="B1"/>
        <w:rPr>
          <w:sz w:val="21"/>
          <w:szCs w:val="21"/>
          <w:lang w:val="en-US" w:eastAsia="zh-CN"/>
        </w:rPr>
      </w:pPr>
      <w:r w:rsidRPr="00726C1B">
        <w:rPr>
          <w:sz w:val="21"/>
          <w:szCs w:val="21"/>
          <w:lang w:val="en-US" w:eastAsia="ja-JP"/>
        </w:rPr>
        <w:t>1.</w:t>
      </w:r>
      <w:r w:rsidRPr="00726C1B">
        <w:rPr>
          <w:sz w:val="21"/>
          <w:szCs w:val="21"/>
          <w:lang w:val="en-US" w:eastAsia="ja-JP"/>
        </w:rPr>
        <w:tab/>
        <w:t xml:space="preserve">Some function in the NG-RAN node (e.g. RRM, MDT) requests some location service (e.g. positioning) for a target UE to the LMC using </w:t>
      </w:r>
      <w:r w:rsidRPr="00726C1B">
        <w:rPr>
          <w:sz w:val="21"/>
          <w:szCs w:val="21"/>
          <w:lang w:val="en-US"/>
        </w:rPr>
        <w:t>signaling internal to the NG-RAN node</w:t>
      </w:r>
      <w:r w:rsidRPr="00726C1B">
        <w:rPr>
          <w:sz w:val="21"/>
          <w:szCs w:val="21"/>
          <w:lang w:val="en-US" w:eastAsia="ja-JP"/>
        </w:rPr>
        <w:t>.</w:t>
      </w:r>
    </w:p>
    <w:p w14:paraId="1B37BD87" w14:textId="77777777" w:rsidR="00E77899" w:rsidRPr="00E77899" w:rsidRDefault="00E77899" w:rsidP="00E77899">
      <w:pPr>
        <w:pStyle w:val="EditorsNote"/>
        <w:rPr>
          <w:sz w:val="21"/>
          <w:szCs w:val="21"/>
          <w:lang w:val="en-US" w:eastAsia="zh-CN"/>
        </w:rPr>
      </w:pPr>
      <w:r w:rsidRPr="00726C1B">
        <w:rPr>
          <w:sz w:val="21"/>
          <w:szCs w:val="21"/>
          <w:lang w:val="en-US" w:eastAsia="ja-JP"/>
        </w:rPr>
        <w:t>EN:</w:t>
      </w:r>
      <w:r w:rsidRPr="00726C1B">
        <w:rPr>
          <w:sz w:val="21"/>
          <w:szCs w:val="21"/>
          <w:lang w:val="en-US" w:eastAsia="ja-JP"/>
        </w:rPr>
        <w:tab/>
      </w:r>
      <w:r>
        <w:rPr>
          <w:sz w:val="21"/>
          <w:szCs w:val="21"/>
          <w:lang w:val="en-US" w:eastAsia="ja-JP"/>
        </w:rPr>
        <w:t>Interactions with the local positioning client</w:t>
      </w:r>
      <w:r w:rsidRPr="00726C1B">
        <w:rPr>
          <w:sz w:val="21"/>
          <w:szCs w:val="21"/>
          <w:lang w:val="en-US" w:eastAsia="ja-JP"/>
        </w:rPr>
        <w:t xml:space="preserve"> are FFS.</w:t>
      </w:r>
    </w:p>
    <w:p w14:paraId="446EB4BE" w14:textId="77777777"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Enhancements to F1AP, if needed (e.g. in case the requesting function is in the DU), are FFS.</w:t>
      </w:r>
    </w:p>
    <w:p w14:paraId="6618A88D" w14:textId="77777777" w:rsidR="00981C40" w:rsidRDefault="00981C40" w:rsidP="00981C40">
      <w:pPr>
        <w:pStyle w:val="B1"/>
        <w:rPr>
          <w:sz w:val="21"/>
          <w:szCs w:val="21"/>
          <w:lang w:val="en-US" w:eastAsia="zh-CN"/>
        </w:rPr>
      </w:pPr>
      <w:r w:rsidRPr="00726C1B">
        <w:rPr>
          <w:sz w:val="21"/>
          <w:szCs w:val="21"/>
          <w:lang w:val="en-US" w:eastAsia="ja-JP"/>
        </w:rPr>
        <w:t>2.</w:t>
      </w:r>
      <w:r w:rsidRPr="00726C1B">
        <w:rPr>
          <w:sz w:val="21"/>
          <w:szCs w:val="21"/>
          <w:lang w:val="en-US" w:eastAsia="ja-JP"/>
        </w:rPr>
        <w:tab/>
        <w:t>The NG-RAN node (LMC) sends an LCS Indication message to the AMF, indicating that UE positioning is being performed locally (LCS session start). The LCS Indication message includes information about the “local” LCS Request that may be useful for the AMF (location management information), e.g. the same or subset of information contained in a “normal” location service request (e.g. MT-LR) such as Location Quality of Service information.</w:t>
      </w:r>
    </w:p>
    <w:p w14:paraId="5B0706A8" w14:textId="77777777" w:rsidR="00E77899" w:rsidRPr="00E77899" w:rsidRDefault="00E77899" w:rsidP="00E77899">
      <w:pPr>
        <w:pStyle w:val="B1"/>
        <w:rPr>
          <w:color w:val="FF0000"/>
          <w:sz w:val="21"/>
          <w:szCs w:val="21"/>
          <w:lang w:val="en-US" w:eastAsia="zh-CN"/>
        </w:rPr>
      </w:pPr>
      <w:r w:rsidRPr="00BA5D0B">
        <w:rPr>
          <w:color w:val="FF0000"/>
          <w:sz w:val="21"/>
          <w:szCs w:val="21"/>
          <w:lang w:val="en-US" w:eastAsia="ja-JP"/>
        </w:rPr>
        <w:t>EN:</w:t>
      </w:r>
      <w:r w:rsidRPr="00BA5D0B">
        <w:rPr>
          <w:color w:val="FF0000"/>
          <w:sz w:val="21"/>
          <w:szCs w:val="21"/>
          <w:lang w:val="en-US" w:eastAsia="ja-JP"/>
        </w:rPr>
        <w:tab/>
        <w:t>Whether this step is needed, and under which conditions is FFS; e.g., may involve SA2.</w:t>
      </w:r>
    </w:p>
    <w:p w14:paraId="37974847" w14:textId="77777777" w:rsidR="00981C40" w:rsidRDefault="00981C40" w:rsidP="00981C40">
      <w:pPr>
        <w:pStyle w:val="B1"/>
        <w:rPr>
          <w:sz w:val="21"/>
          <w:szCs w:val="21"/>
          <w:lang w:val="en-US" w:eastAsia="zh-CN"/>
        </w:rPr>
      </w:pPr>
      <w:r w:rsidRPr="00726C1B">
        <w:rPr>
          <w:sz w:val="21"/>
          <w:szCs w:val="21"/>
          <w:lang w:val="en-US" w:eastAsia="ja-JP"/>
        </w:rPr>
        <w:t>3.</w:t>
      </w:r>
      <w:r w:rsidRPr="00726C1B">
        <w:rPr>
          <w:sz w:val="21"/>
          <w:szCs w:val="21"/>
          <w:lang w:val="en-US" w:eastAsia="ja-JP"/>
        </w:rPr>
        <w:tab/>
        <w:t>The AMF stores the relevant location management information in the UE location context, to be used for coordination of concurrent LCS requests, e.g. if the AMF receives an MT-LR while there is an active location session at the LMC for the same UE.</w:t>
      </w:r>
    </w:p>
    <w:p w14:paraId="41BC9F30" w14:textId="77777777" w:rsidR="00E77899" w:rsidRPr="00E77899" w:rsidRDefault="00E77899" w:rsidP="00E77899">
      <w:pPr>
        <w:pStyle w:val="B1"/>
        <w:rPr>
          <w:color w:val="FF0000"/>
          <w:sz w:val="21"/>
          <w:szCs w:val="21"/>
          <w:lang w:val="en-US" w:eastAsia="zh-CN"/>
        </w:rPr>
      </w:pPr>
      <w:r w:rsidRPr="00BA5D0B">
        <w:rPr>
          <w:color w:val="FF0000"/>
          <w:sz w:val="21"/>
          <w:szCs w:val="21"/>
          <w:lang w:val="en-US" w:eastAsia="ja-JP"/>
        </w:rPr>
        <w:t>EN:</w:t>
      </w:r>
      <w:r w:rsidRPr="00BA5D0B">
        <w:rPr>
          <w:color w:val="FF0000"/>
          <w:sz w:val="21"/>
          <w:szCs w:val="21"/>
          <w:lang w:val="en-US" w:eastAsia="ja-JP"/>
        </w:rPr>
        <w:tab/>
        <w:t>Whether this step is needed, and under which conditions is FFS; e.g., may involve SA2.</w:t>
      </w:r>
    </w:p>
    <w:p w14:paraId="7C33D4A4" w14:textId="77777777" w:rsidR="00981C40" w:rsidRPr="00AF7B49" w:rsidRDefault="00981C40" w:rsidP="00981C40">
      <w:pPr>
        <w:pStyle w:val="EditorsNote"/>
        <w:rPr>
          <w:sz w:val="21"/>
          <w:szCs w:val="21"/>
          <w:lang w:val="en-US" w:eastAsia="ja-JP"/>
        </w:rPr>
      </w:pPr>
      <w:r w:rsidRPr="00726C1B">
        <w:rPr>
          <w:sz w:val="21"/>
          <w:szCs w:val="21"/>
          <w:lang w:val="en-US" w:eastAsia="ja-JP"/>
        </w:rPr>
        <w:lastRenderedPageBreak/>
        <w:t>EN:</w:t>
      </w:r>
      <w:r w:rsidRPr="00726C1B">
        <w:rPr>
          <w:sz w:val="21"/>
          <w:szCs w:val="21"/>
          <w:lang w:val="en-US" w:eastAsia="ja-JP"/>
        </w:rPr>
        <w:tab/>
        <w:t>Coordination with the 5GC, if needed, is FFS.</w:t>
      </w:r>
    </w:p>
    <w:p w14:paraId="6B71A078" w14:textId="3F5BBEAE" w:rsidR="00981C40" w:rsidRPr="00AF7B49" w:rsidRDefault="00981C40" w:rsidP="00981C40">
      <w:pPr>
        <w:pStyle w:val="B1"/>
        <w:rPr>
          <w:sz w:val="21"/>
          <w:szCs w:val="21"/>
          <w:lang w:val="en-US" w:eastAsia="ja-JP"/>
        </w:rPr>
      </w:pPr>
      <w:r w:rsidRPr="00726C1B">
        <w:rPr>
          <w:sz w:val="21"/>
          <w:szCs w:val="21"/>
          <w:lang w:val="en-US" w:eastAsia="ja-JP"/>
        </w:rPr>
        <w:t>4a.</w:t>
      </w:r>
      <w:r w:rsidRPr="00726C1B">
        <w:rPr>
          <w:sz w:val="21"/>
          <w:szCs w:val="21"/>
          <w:lang w:val="en-US" w:eastAsia="ja-JP"/>
        </w:rPr>
        <w:tab/>
        <w:t xml:space="preserve">The LMC </w:t>
      </w:r>
      <w:r w:rsidR="000D3026">
        <w:rPr>
          <w:rFonts w:hint="eastAsia"/>
          <w:sz w:val="21"/>
          <w:szCs w:val="21"/>
          <w:lang w:val="en-US" w:eastAsia="zh-CN"/>
        </w:rPr>
        <w:t xml:space="preserve">may </w:t>
      </w:r>
      <w:r w:rsidRPr="00726C1B">
        <w:rPr>
          <w:sz w:val="21"/>
          <w:szCs w:val="21"/>
          <w:lang w:val="en-US" w:eastAsia="ja-JP"/>
        </w:rPr>
        <w:t>instigate location procedures internal to the NG-RAN node – e.g. to obtain positioning measurements or assistance data. The LMC may also instigate location procedures with neighbor NG-RAN nodes – e.g. to obtain assistance data such as PRS configuration of TPs served by the neighbor NG-RAN node(s).</w:t>
      </w:r>
    </w:p>
    <w:p w14:paraId="01261668" w14:textId="77777777"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Enhancements to XnAP, if needed, are FFS.</w:t>
      </w:r>
    </w:p>
    <w:p w14:paraId="2D363C2B" w14:textId="7DF69123" w:rsidR="00981C40" w:rsidRPr="00AF7B49" w:rsidRDefault="00981C40" w:rsidP="00981C40">
      <w:pPr>
        <w:pStyle w:val="B1"/>
        <w:rPr>
          <w:sz w:val="21"/>
          <w:szCs w:val="21"/>
          <w:lang w:val="en-US" w:eastAsia="ja-JP"/>
        </w:rPr>
      </w:pPr>
      <w:r w:rsidRPr="00726C1B">
        <w:rPr>
          <w:sz w:val="21"/>
          <w:szCs w:val="21"/>
          <w:lang w:val="en-US" w:eastAsia="ja-JP"/>
        </w:rPr>
        <w:t>4b.</w:t>
      </w:r>
      <w:r w:rsidRPr="00726C1B">
        <w:rPr>
          <w:sz w:val="21"/>
          <w:szCs w:val="21"/>
          <w:lang w:val="en-US" w:eastAsia="ja-JP"/>
        </w:rPr>
        <w:tab/>
      </w:r>
      <w:r w:rsidR="00764FA3">
        <w:rPr>
          <w:rFonts w:hint="eastAsia"/>
          <w:sz w:val="21"/>
          <w:szCs w:val="21"/>
          <w:lang w:val="en-US" w:eastAsia="zh-CN"/>
        </w:rPr>
        <w:t>T</w:t>
      </w:r>
      <w:r w:rsidRPr="00726C1B">
        <w:rPr>
          <w:sz w:val="21"/>
          <w:szCs w:val="21"/>
          <w:lang w:val="en-US" w:eastAsia="ja-JP"/>
        </w:rPr>
        <w:t xml:space="preserve">he LMC </w:t>
      </w:r>
      <w:r w:rsidR="00764FA3">
        <w:rPr>
          <w:rFonts w:hint="eastAsia"/>
          <w:sz w:val="21"/>
          <w:szCs w:val="21"/>
          <w:lang w:val="en-US" w:eastAsia="zh-CN"/>
        </w:rPr>
        <w:t xml:space="preserve">may </w:t>
      </w:r>
      <w:r w:rsidRPr="00726C1B">
        <w:rPr>
          <w:sz w:val="21"/>
          <w:szCs w:val="21"/>
          <w:lang w:val="en-US" w:eastAsia="ja-JP"/>
        </w:rPr>
        <w:t>instigate location procedures with the UE – e.g. to obtain a location estimate or positioning measurements or to transfer location assistance data to the UE.</w:t>
      </w:r>
    </w:p>
    <w:p w14:paraId="14AF13CB" w14:textId="77777777" w:rsidR="00981C40" w:rsidRPr="00AF7B49" w:rsidRDefault="00981C40" w:rsidP="00981C40">
      <w:pPr>
        <w:pStyle w:val="B1"/>
        <w:rPr>
          <w:sz w:val="21"/>
          <w:szCs w:val="21"/>
          <w:lang w:val="en-US" w:eastAsia="ja-JP"/>
        </w:rPr>
      </w:pPr>
      <w:r w:rsidRPr="00726C1B">
        <w:rPr>
          <w:sz w:val="21"/>
          <w:szCs w:val="21"/>
          <w:lang w:val="en-US" w:eastAsia="ja-JP"/>
        </w:rPr>
        <w:t>5.</w:t>
      </w:r>
      <w:r w:rsidRPr="00726C1B">
        <w:rPr>
          <w:sz w:val="21"/>
          <w:szCs w:val="21"/>
          <w:lang w:val="en-US" w:eastAsia="ja-JP"/>
        </w:rPr>
        <w:tab/>
        <w:t>The LMC responds to the requesting function in the NG-RAN node and includes any needed results – e.g. success or failure indication and, if requested and obtained, a location estimate for the UE.</w:t>
      </w:r>
    </w:p>
    <w:p w14:paraId="1B970D61" w14:textId="77777777" w:rsidR="00981C40" w:rsidRDefault="00981C40" w:rsidP="00981C40">
      <w:pPr>
        <w:pStyle w:val="B1"/>
        <w:rPr>
          <w:sz w:val="21"/>
          <w:szCs w:val="21"/>
          <w:lang w:val="en-US" w:eastAsia="zh-CN"/>
        </w:rPr>
      </w:pPr>
      <w:r w:rsidRPr="00726C1B">
        <w:rPr>
          <w:sz w:val="21"/>
          <w:szCs w:val="21"/>
          <w:lang w:val="en-US" w:eastAsia="ja-JP"/>
        </w:rPr>
        <w:t>6.</w:t>
      </w:r>
      <w:r w:rsidRPr="00726C1B">
        <w:rPr>
          <w:sz w:val="21"/>
          <w:szCs w:val="21"/>
          <w:lang w:val="en-US" w:eastAsia="ja-JP"/>
        </w:rPr>
        <w:tab/>
        <w:t>If the response in step 5 ends the local LCS session, the NG-RAN node (LMC) sends an LCS Indication message to the AMF indicating that positioning is no longer being performed locally for the target UE (LCS session stop).</w:t>
      </w:r>
    </w:p>
    <w:p w14:paraId="0CE90E08" w14:textId="77777777" w:rsidR="00764FA3" w:rsidRPr="00AF7B49" w:rsidRDefault="00764FA3" w:rsidP="00981C40">
      <w:pPr>
        <w:pStyle w:val="B1"/>
        <w:rPr>
          <w:sz w:val="21"/>
          <w:szCs w:val="21"/>
          <w:lang w:val="en-US" w:eastAsia="zh-CN"/>
        </w:rPr>
      </w:pPr>
      <w:r w:rsidRPr="00BA5D0B">
        <w:rPr>
          <w:color w:val="FF0000"/>
          <w:sz w:val="21"/>
          <w:szCs w:val="21"/>
          <w:lang w:val="en-US" w:eastAsia="ja-JP"/>
        </w:rPr>
        <w:t>EN:</w:t>
      </w:r>
      <w:r w:rsidRPr="00BA5D0B">
        <w:rPr>
          <w:color w:val="FF0000"/>
          <w:sz w:val="21"/>
          <w:szCs w:val="21"/>
          <w:lang w:val="en-US" w:eastAsia="ja-JP"/>
        </w:rPr>
        <w:tab/>
        <w:t>Whether this step is needed, and under which conditions is FFS; e.g., may involve SA2.</w:t>
      </w:r>
    </w:p>
    <w:p w14:paraId="63CC052F" w14:textId="77777777" w:rsidR="00981C40" w:rsidRPr="00A55097" w:rsidRDefault="002A0960" w:rsidP="00981C40">
      <w:pPr>
        <w:pStyle w:val="Heading4"/>
        <w:rPr>
          <w:lang w:val="en-US" w:eastAsia="zh-CN"/>
        </w:rPr>
      </w:pPr>
      <w:bookmarkStart w:id="8" w:name="_Toc23690352"/>
      <w:r w:rsidRPr="002A0960">
        <w:rPr>
          <w:lang w:val="en-US" w:eastAsia="zh-CN"/>
        </w:rPr>
        <w:t>5.2.1.2</w:t>
      </w:r>
      <w:r w:rsidRPr="002A0960">
        <w:rPr>
          <w:lang w:val="en-US" w:eastAsia="zh-CN"/>
        </w:rPr>
        <w:tab/>
        <w:t>5GC Mobile Terminated Location Request (5GC-MT-LR)</w:t>
      </w:r>
      <w:bookmarkEnd w:id="8"/>
    </w:p>
    <w:p w14:paraId="24EFCE14" w14:textId="77777777" w:rsidR="00981C40" w:rsidRPr="00AF7B49" w:rsidRDefault="00981C40" w:rsidP="00981C40">
      <w:pPr>
        <w:rPr>
          <w:sz w:val="21"/>
          <w:szCs w:val="21"/>
          <w:lang w:val="en-US"/>
        </w:rPr>
      </w:pPr>
      <w:r w:rsidRPr="00726C1B">
        <w:rPr>
          <w:sz w:val="21"/>
          <w:szCs w:val="21"/>
          <w:lang w:val="en-US"/>
        </w:rPr>
        <w:t xml:space="preserve">Figure </w:t>
      </w:r>
      <w:r w:rsidR="00842AF2">
        <w:rPr>
          <w:rFonts w:hint="eastAsia"/>
          <w:sz w:val="21"/>
          <w:szCs w:val="21"/>
          <w:lang w:val="en-US" w:eastAsia="zh-CN"/>
        </w:rPr>
        <w:t>5</w:t>
      </w:r>
      <w:r w:rsidRPr="00726C1B">
        <w:rPr>
          <w:sz w:val="21"/>
          <w:szCs w:val="21"/>
          <w:lang w:val="en-US"/>
        </w:rPr>
        <w:t>.2.1.2-1 illustrates the steps applicable to the UE and NG-RAN node in case of 5GC-MT-LR involving LMC. In this scenario, the UE is assumed to be in connected mode prior to step 1.</w:t>
      </w:r>
    </w:p>
    <w:p w14:paraId="1EC1A9F0" w14:textId="77777777" w:rsidR="00981C40" w:rsidRPr="00AF7B49" w:rsidRDefault="00981C40" w:rsidP="00981C40">
      <w:pPr>
        <w:rPr>
          <w:sz w:val="21"/>
          <w:szCs w:val="21"/>
          <w:lang w:val="en-US"/>
        </w:rPr>
      </w:pPr>
    </w:p>
    <w:p w14:paraId="166E2D2C" w14:textId="69BC40C6" w:rsidR="008D7FE8" w:rsidRDefault="0035635F" w:rsidP="008021BB">
      <w:pPr>
        <w:jc w:val="center"/>
        <w:rPr>
          <w:ins w:id="9" w:author="SF" w:date="2019-11-07T05:44:00Z"/>
          <w:sz w:val="21"/>
          <w:szCs w:val="21"/>
          <w:lang w:val="en-US"/>
        </w:rPr>
      </w:pPr>
      <w:del w:id="10" w:author="SF" w:date="2019-11-07T05:44:00Z">
        <w:r w:rsidDel="008021BB">
          <w:rPr>
            <w:noProof/>
            <w:sz w:val="21"/>
            <w:szCs w:val="21"/>
            <w:lang w:val="en-US" w:eastAsia="zh-CN"/>
          </w:rPr>
          <w:drawing>
            <wp:inline distT="0" distB="0" distL="0" distR="0" wp14:anchorId="1FE52C73" wp14:editId="760DCBD6">
              <wp:extent cx="6122670" cy="191643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1916430"/>
                      </a:xfrm>
                      <a:prstGeom prst="rect">
                        <a:avLst/>
                      </a:prstGeom>
                      <a:noFill/>
                      <a:ln>
                        <a:noFill/>
                      </a:ln>
                    </pic:spPr>
                  </pic:pic>
                </a:graphicData>
              </a:graphic>
            </wp:inline>
          </w:drawing>
        </w:r>
      </w:del>
    </w:p>
    <w:p w14:paraId="21729EF7" w14:textId="567D4359" w:rsidR="008021BB" w:rsidRPr="00AF7B49" w:rsidRDefault="00B436D5" w:rsidP="008021BB">
      <w:pPr>
        <w:jc w:val="center"/>
        <w:rPr>
          <w:sz w:val="21"/>
          <w:szCs w:val="21"/>
          <w:lang w:val="en-US"/>
        </w:rPr>
      </w:pPr>
      <w:ins w:id="11" w:author="SF" w:date="2019-11-07T05:44:00Z">
        <w:r w:rsidRPr="00F2729A">
          <w:object w:dxaOrig="12563" w:dyaOrig="6635" w14:anchorId="1416E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221.4pt" o:ole="">
              <v:imagedata r:id="rId14" o:title=""/>
            </v:shape>
            <o:OLEObject Type="Embed" ProgID="Visio.Drawing.11" ShapeID="_x0000_i1025" DrawAspect="Content" ObjectID="_1634722892" r:id="rId15"/>
          </w:object>
        </w:r>
      </w:ins>
    </w:p>
    <w:p w14:paraId="6D586D9D" w14:textId="77777777" w:rsidR="00981C40" w:rsidRPr="00AF7B49" w:rsidRDefault="00981C40" w:rsidP="00981C40">
      <w:pPr>
        <w:pStyle w:val="TF"/>
        <w:rPr>
          <w:rFonts w:ascii="Times New Roman" w:hAnsi="Times New Roman"/>
          <w:sz w:val="21"/>
          <w:szCs w:val="21"/>
          <w:lang w:val="en-US" w:eastAsia="ja-JP"/>
        </w:rPr>
      </w:pPr>
      <w:r w:rsidRPr="00726C1B">
        <w:rPr>
          <w:rFonts w:ascii="Times New Roman" w:hAnsi="Times New Roman"/>
          <w:sz w:val="21"/>
          <w:szCs w:val="21"/>
          <w:lang w:val="en-US" w:eastAsia="ja-JP"/>
        </w:rPr>
        <w:lastRenderedPageBreak/>
        <w:t xml:space="preserve">Figure </w:t>
      </w:r>
      <w:r w:rsidR="00DB732C">
        <w:rPr>
          <w:rFonts w:ascii="Times New Roman" w:hAnsi="Times New Roman" w:hint="eastAsia"/>
          <w:sz w:val="21"/>
          <w:szCs w:val="21"/>
          <w:lang w:val="en-US" w:eastAsia="zh-CN"/>
        </w:rPr>
        <w:t>5</w:t>
      </w:r>
      <w:r w:rsidRPr="00726C1B">
        <w:rPr>
          <w:rFonts w:ascii="Times New Roman" w:hAnsi="Times New Roman"/>
          <w:sz w:val="21"/>
          <w:szCs w:val="21"/>
          <w:lang w:val="en-US" w:eastAsia="ja-JP"/>
        </w:rPr>
        <w:t>.2.1.2-1: 5GC-MT-LR involving LMC</w:t>
      </w:r>
    </w:p>
    <w:p w14:paraId="74722122" w14:textId="579A4953" w:rsidR="00981C40" w:rsidRPr="00AF7B49" w:rsidRDefault="00981C40" w:rsidP="00981C40">
      <w:pPr>
        <w:pStyle w:val="B1"/>
        <w:ind w:left="0" w:firstLine="0"/>
        <w:rPr>
          <w:sz w:val="21"/>
          <w:szCs w:val="21"/>
          <w:lang w:val="en-US" w:eastAsia="ja-JP"/>
        </w:rPr>
      </w:pPr>
      <w:r w:rsidRPr="00726C1B">
        <w:rPr>
          <w:sz w:val="21"/>
          <w:szCs w:val="21"/>
          <w:lang w:val="en-US" w:eastAsia="ja-JP"/>
        </w:rPr>
        <w:t xml:space="preserve">The steps of Figure </w:t>
      </w:r>
      <w:ins w:id="12" w:author="SF" w:date="2019-11-07T05:47:00Z">
        <w:r w:rsidR="00921B90">
          <w:rPr>
            <w:sz w:val="21"/>
            <w:szCs w:val="21"/>
            <w:lang w:val="en-US"/>
          </w:rPr>
          <w:t>5</w:t>
        </w:r>
      </w:ins>
      <w:del w:id="13" w:author="SF" w:date="2019-11-07T05:47:00Z">
        <w:r w:rsidRPr="00726C1B" w:rsidDel="00921B90">
          <w:rPr>
            <w:sz w:val="21"/>
            <w:szCs w:val="21"/>
            <w:lang w:val="en-US"/>
          </w:rPr>
          <w:delText>X</w:delText>
        </w:r>
      </w:del>
      <w:r w:rsidRPr="00726C1B">
        <w:rPr>
          <w:sz w:val="21"/>
          <w:szCs w:val="21"/>
          <w:lang w:val="en-US"/>
        </w:rPr>
        <w:t xml:space="preserve">.2.1.2-1 </w:t>
      </w:r>
      <w:r w:rsidRPr="00726C1B">
        <w:rPr>
          <w:sz w:val="21"/>
          <w:szCs w:val="21"/>
          <w:lang w:val="en-US" w:eastAsia="ja-JP"/>
        </w:rPr>
        <w:t>are as follows:</w:t>
      </w:r>
    </w:p>
    <w:p w14:paraId="596E145B" w14:textId="4BE37F3D" w:rsidR="00981C40" w:rsidRDefault="00981C40" w:rsidP="00981C40">
      <w:pPr>
        <w:pStyle w:val="B1"/>
        <w:rPr>
          <w:ins w:id="14" w:author="SF" w:date="2019-11-07T05:48:00Z"/>
          <w:sz w:val="21"/>
          <w:szCs w:val="21"/>
          <w:lang w:val="en-US" w:eastAsia="ja-JP"/>
        </w:rPr>
      </w:pPr>
      <w:r w:rsidRPr="00726C1B">
        <w:rPr>
          <w:sz w:val="21"/>
          <w:szCs w:val="21"/>
          <w:lang w:val="en-US" w:eastAsia="ja-JP"/>
        </w:rPr>
        <w:t>1.</w:t>
      </w:r>
      <w:r w:rsidRPr="00726C1B">
        <w:rPr>
          <w:sz w:val="21"/>
          <w:szCs w:val="21"/>
          <w:lang w:val="en-US" w:eastAsia="ja-JP"/>
        </w:rPr>
        <w:tab/>
        <w:t>Some LCS entity in the 5GC (e.g. GMLC) requests some location service (e.g. positioning) for a target UE to the serving AMF (see step 4 of Figure 6.1.1-1 in TS.23.273 [</w:t>
      </w:r>
      <w:r w:rsidR="0043125F">
        <w:rPr>
          <w:rFonts w:hint="eastAsia"/>
          <w:sz w:val="21"/>
          <w:szCs w:val="21"/>
          <w:lang w:val="en-US" w:eastAsia="zh-CN"/>
        </w:rPr>
        <w:t>3</w:t>
      </w:r>
      <w:r w:rsidRPr="00726C1B">
        <w:rPr>
          <w:sz w:val="21"/>
          <w:szCs w:val="21"/>
          <w:lang w:val="en-US" w:eastAsia="ja-JP"/>
        </w:rPr>
        <w:t>]).</w:t>
      </w:r>
    </w:p>
    <w:p w14:paraId="7195271A" w14:textId="1E9EAC03" w:rsidR="00422590" w:rsidRPr="00AF7B49" w:rsidRDefault="00422590" w:rsidP="00981C40">
      <w:pPr>
        <w:pStyle w:val="B1"/>
        <w:rPr>
          <w:sz w:val="21"/>
          <w:szCs w:val="21"/>
          <w:lang w:val="en-US" w:eastAsia="ja-JP"/>
        </w:rPr>
      </w:pPr>
      <w:ins w:id="15" w:author="SF" w:date="2019-11-07T05:48:00Z">
        <w:r>
          <w:rPr>
            <w:sz w:val="21"/>
            <w:szCs w:val="21"/>
            <w:lang w:val="en-US" w:eastAsia="ja-JP"/>
          </w:rPr>
          <w:t>2.</w:t>
        </w:r>
        <w:r>
          <w:rPr>
            <w:sz w:val="21"/>
            <w:szCs w:val="21"/>
            <w:lang w:val="en-US" w:eastAsia="ja-JP"/>
          </w:rPr>
          <w:tab/>
        </w:r>
        <w:r w:rsidR="00732465" w:rsidRPr="00732465">
          <w:rPr>
            <w:sz w:val="21"/>
            <w:szCs w:val="21"/>
            <w:lang w:val="en-US" w:eastAsia="ja-JP"/>
          </w:rPr>
          <w:t xml:space="preserve">If the UE must either be notified or notified with privacy verification </w:t>
        </w:r>
      </w:ins>
      <w:ins w:id="16" w:author="SF" w:date="2019-11-07T05:50:00Z">
        <w:r w:rsidR="003C4C31">
          <w:rPr>
            <w:sz w:val="21"/>
            <w:szCs w:val="21"/>
            <w:lang w:val="en-US" w:eastAsia="ja-JP"/>
          </w:rPr>
          <w:t xml:space="preserve">the Location Notification/Verification </w:t>
        </w:r>
        <w:r w:rsidR="00062FD6">
          <w:rPr>
            <w:sz w:val="21"/>
            <w:szCs w:val="21"/>
            <w:lang w:val="en-US" w:eastAsia="ja-JP"/>
          </w:rPr>
          <w:t xml:space="preserve">procedures occur </w:t>
        </w:r>
      </w:ins>
      <w:ins w:id="17" w:author="SF" w:date="2019-11-07T05:48:00Z">
        <w:r w:rsidR="00732465" w:rsidRPr="00732465">
          <w:rPr>
            <w:sz w:val="21"/>
            <w:szCs w:val="21"/>
            <w:lang w:val="en-US" w:eastAsia="ja-JP"/>
          </w:rPr>
          <w:t>as specified in TS 23.273 [</w:t>
        </w:r>
        <w:r w:rsidR="00732465">
          <w:rPr>
            <w:sz w:val="21"/>
            <w:szCs w:val="21"/>
            <w:lang w:val="en-US" w:eastAsia="ja-JP"/>
          </w:rPr>
          <w:t>3</w:t>
        </w:r>
        <w:r w:rsidR="00732465" w:rsidRPr="00732465">
          <w:rPr>
            <w:sz w:val="21"/>
            <w:szCs w:val="21"/>
            <w:lang w:val="en-US" w:eastAsia="ja-JP"/>
          </w:rPr>
          <w:t xml:space="preserve">]. </w:t>
        </w:r>
      </w:ins>
    </w:p>
    <w:p w14:paraId="6F0FBC66" w14:textId="4EAA78ED" w:rsidR="00981C40" w:rsidRPr="00AF7B49" w:rsidRDefault="00437DCB" w:rsidP="00981C40">
      <w:pPr>
        <w:pStyle w:val="B1"/>
        <w:rPr>
          <w:sz w:val="21"/>
          <w:szCs w:val="21"/>
          <w:lang w:val="en-US" w:eastAsia="ja-JP"/>
        </w:rPr>
      </w:pPr>
      <w:ins w:id="18" w:author="SF" w:date="2019-11-07T05:52:00Z">
        <w:r>
          <w:rPr>
            <w:sz w:val="21"/>
            <w:szCs w:val="21"/>
            <w:lang w:val="en-US" w:eastAsia="ja-JP"/>
          </w:rPr>
          <w:t>3</w:t>
        </w:r>
      </w:ins>
      <w:del w:id="19" w:author="SF" w:date="2019-11-07T05:52:00Z">
        <w:r w:rsidR="00981C40" w:rsidRPr="00726C1B" w:rsidDel="00437DCB">
          <w:rPr>
            <w:sz w:val="21"/>
            <w:szCs w:val="21"/>
            <w:lang w:val="en-US" w:eastAsia="ja-JP"/>
          </w:rPr>
          <w:delText>2</w:delText>
        </w:r>
      </w:del>
      <w:r w:rsidR="00981C40" w:rsidRPr="00726C1B">
        <w:rPr>
          <w:sz w:val="21"/>
          <w:szCs w:val="21"/>
          <w:lang w:val="en-US" w:eastAsia="ja-JP"/>
        </w:rPr>
        <w:t>.</w:t>
      </w:r>
      <w:r w:rsidR="00981C40" w:rsidRPr="00726C1B">
        <w:rPr>
          <w:sz w:val="21"/>
          <w:szCs w:val="21"/>
          <w:lang w:val="en-US" w:eastAsia="ja-JP"/>
        </w:rPr>
        <w:tab/>
        <w:t>The AMF selects the serving NG-RAN node (LMC) to perform the positioning, based on e.g. knowledge of the NG-RAN node’s location management capabilities, Requested Quality of Service information, etc.</w:t>
      </w:r>
    </w:p>
    <w:p w14:paraId="49BB90FC" w14:textId="77777777" w:rsidR="00981C40" w:rsidRPr="00AF7B49" w:rsidRDefault="00981C40" w:rsidP="00981C40">
      <w:pPr>
        <w:pStyle w:val="NO"/>
        <w:rPr>
          <w:sz w:val="21"/>
          <w:szCs w:val="21"/>
          <w:lang w:val="en-US"/>
        </w:rPr>
      </w:pPr>
      <w:r w:rsidRPr="00726C1B">
        <w:rPr>
          <w:sz w:val="21"/>
          <w:szCs w:val="21"/>
          <w:lang w:val="en-US"/>
        </w:rPr>
        <w:t>Note 1:</w:t>
      </w:r>
      <w:r w:rsidRPr="00726C1B">
        <w:rPr>
          <w:sz w:val="21"/>
          <w:szCs w:val="21"/>
          <w:lang w:val="en-US"/>
        </w:rPr>
        <w:tab/>
        <w:t>The details of whether to select LMC are SA2 scope, including whether it is part of the LMF Selection function or a new function of the AMF.</w:t>
      </w:r>
    </w:p>
    <w:p w14:paraId="3BB5FE2C" w14:textId="06F45495" w:rsidR="00981C40" w:rsidRPr="00AF7B49" w:rsidRDefault="00437DCB" w:rsidP="00981C40">
      <w:pPr>
        <w:pStyle w:val="B1"/>
        <w:rPr>
          <w:sz w:val="21"/>
          <w:szCs w:val="21"/>
          <w:lang w:val="en-US" w:eastAsia="ja-JP"/>
        </w:rPr>
      </w:pPr>
      <w:ins w:id="20" w:author="SF" w:date="2019-11-07T05:52:00Z">
        <w:r>
          <w:rPr>
            <w:sz w:val="21"/>
            <w:szCs w:val="21"/>
            <w:lang w:val="en-US" w:eastAsia="ja-JP"/>
          </w:rPr>
          <w:t>4</w:t>
        </w:r>
      </w:ins>
      <w:del w:id="21" w:author="SF" w:date="2019-11-07T05:52:00Z">
        <w:r w:rsidR="00981C40" w:rsidRPr="00726C1B" w:rsidDel="00437DCB">
          <w:rPr>
            <w:sz w:val="21"/>
            <w:szCs w:val="21"/>
            <w:lang w:val="en-US" w:eastAsia="ja-JP"/>
          </w:rPr>
          <w:delText>3</w:delText>
        </w:r>
      </w:del>
      <w:r w:rsidR="00981C40" w:rsidRPr="00726C1B">
        <w:rPr>
          <w:sz w:val="21"/>
          <w:szCs w:val="21"/>
          <w:lang w:val="en-US" w:eastAsia="ja-JP"/>
        </w:rPr>
        <w:t>.</w:t>
      </w:r>
      <w:r w:rsidR="00981C40" w:rsidRPr="00726C1B">
        <w:rPr>
          <w:sz w:val="21"/>
          <w:szCs w:val="21"/>
          <w:lang w:val="en-US" w:eastAsia="ja-JP"/>
        </w:rPr>
        <w:tab/>
        <w:t>The AMF sends a location service request to the NG-RAN node (LMC) via NGAP, instructing it to perform the UE positioning.</w:t>
      </w:r>
    </w:p>
    <w:p w14:paraId="4FE4A3AB" w14:textId="7E163BFD" w:rsidR="00981C40" w:rsidRPr="00AF7B49" w:rsidRDefault="00686AF4" w:rsidP="00981C40">
      <w:pPr>
        <w:pStyle w:val="B1"/>
        <w:rPr>
          <w:sz w:val="21"/>
          <w:szCs w:val="21"/>
          <w:lang w:val="en-US" w:eastAsia="ja-JP"/>
        </w:rPr>
      </w:pPr>
      <w:ins w:id="22" w:author="SF" w:date="2019-11-07T05:53:00Z">
        <w:r>
          <w:rPr>
            <w:sz w:val="21"/>
            <w:szCs w:val="21"/>
            <w:lang w:val="en-US" w:eastAsia="ja-JP"/>
          </w:rPr>
          <w:t>5</w:t>
        </w:r>
      </w:ins>
      <w:del w:id="23" w:author="SF" w:date="2019-11-07T05:53:00Z">
        <w:r w:rsidR="00981C40" w:rsidRPr="00726C1B" w:rsidDel="00686AF4">
          <w:rPr>
            <w:sz w:val="21"/>
            <w:szCs w:val="21"/>
            <w:lang w:val="en-US" w:eastAsia="ja-JP"/>
          </w:rPr>
          <w:delText>4</w:delText>
        </w:r>
      </w:del>
      <w:r w:rsidR="00981C40" w:rsidRPr="00726C1B">
        <w:rPr>
          <w:sz w:val="21"/>
          <w:szCs w:val="21"/>
          <w:lang w:val="en-US" w:eastAsia="ja-JP"/>
        </w:rPr>
        <w:t>.</w:t>
      </w:r>
      <w:r w:rsidR="00981C40" w:rsidRPr="00726C1B">
        <w:rPr>
          <w:sz w:val="21"/>
          <w:szCs w:val="21"/>
          <w:lang w:val="en-US" w:eastAsia="ja-JP"/>
        </w:rPr>
        <w:tab/>
      </w:r>
      <w:r w:rsidR="00981C40" w:rsidRPr="00726C1B">
        <w:rPr>
          <w:sz w:val="21"/>
          <w:szCs w:val="21"/>
          <w:lang w:val="en-US"/>
        </w:rPr>
        <w:t>Same as steps 4a/4b of the RI-LR procedure in clause X.Y2.1</w:t>
      </w:r>
      <w:r w:rsidR="00981C40" w:rsidRPr="00726C1B">
        <w:rPr>
          <w:sz w:val="21"/>
          <w:szCs w:val="21"/>
          <w:lang w:val="en-US" w:eastAsia="ja-JP"/>
        </w:rPr>
        <w:t>.</w:t>
      </w:r>
    </w:p>
    <w:p w14:paraId="1167AE1E" w14:textId="09182EE0" w:rsidR="00981C40" w:rsidRPr="00AF7B49" w:rsidRDefault="00686AF4" w:rsidP="00981C40">
      <w:pPr>
        <w:pStyle w:val="B1"/>
        <w:rPr>
          <w:sz w:val="21"/>
          <w:szCs w:val="21"/>
          <w:lang w:val="en-US" w:eastAsia="ja-JP"/>
        </w:rPr>
      </w:pPr>
      <w:ins w:id="24" w:author="SF" w:date="2019-11-07T05:53:00Z">
        <w:r>
          <w:rPr>
            <w:sz w:val="21"/>
            <w:szCs w:val="21"/>
            <w:lang w:val="en-US" w:eastAsia="ja-JP"/>
          </w:rPr>
          <w:t>6</w:t>
        </w:r>
      </w:ins>
      <w:del w:id="25" w:author="SF" w:date="2019-11-07T05:53:00Z">
        <w:r w:rsidR="00981C40" w:rsidRPr="00726C1B" w:rsidDel="00686AF4">
          <w:rPr>
            <w:sz w:val="21"/>
            <w:szCs w:val="21"/>
            <w:lang w:val="en-US" w:eastAsia="ja-JP"/>
          </w:rPr>
          <w:delText>5</w:delText>
        </w:r>
      </w:del>
      <w:r w:rsidR="00981C40" w:rsidRPr="00726C1B">
        <w:rPr>
          <w:sz w:val="21"/>
          <w:szCs w:val="21"/>
          <w:lang w:val="en-US" w:eastAsia="ja-JP"/>
        </w:rPr>
        <w:t>.</w:t>
      </w:r>
      <w:r w:rsidR="00981C40" w:rsidRPr="00726C1B">
        <w:rPr>
          <w:sz w:val="21"/>
          <w:szCs w:val="21"/>
          <w:lang w:val="en-US" w:eastAsia="ja-JP"/>
        </w:rPr>
        <w:tab/>
        <w:t>The NG-RAN node (LMC) provides a location service response to the AMF via NGAP and includes any needed results – e.g. success or failure indication and, if requested and obtained, a location estimate for the UE.</w:t>
      </w:r>
    </w:p>
    <w:p w14:paraId="518F63F4" w14:textId="122DA4C2" w:rsidR="002A0960" w:rsidRDefault="00686AF4" w:rsidP="002A0960">
      <w:pPr>
        <w:pStyle w:val="B1"/>
        <w:rPr>
          <w:ins w:id="26" w:author="SF" w:date="2019-11-07T05:58:00Z"/>
          <w:sz w:val="21"/>
          <w:szCs w:val="21"/>
          <w:lang w:val="en-US" w:eastAsia="ja-JP"/>
        </w:rPr>
      </w:pPr>
      <w:ins w:id="27" w:author="SF" w:date="2019-11-07T05:53:00Z">
        <w:r>
          <w:rPr>
            <w:sz w:val="21"/>
            <w:szCs w:val="21"/>
            <w:lang w:val="en-US" w:eastAsia="ja-JP"/>
          </w:rPr>
          <w:t>7</w:t>
        </w:r>
      </w:ins>
      <w:del w:id="28" w:author="SF" w:date="2019-11-07T05:53:00Z">
        <w:r w:rsidR="00981C40" w:rsidRPr="00726C1B" w:rsidDel="00686AF4">
          <w:rPr>
            <w:sz w:val="21"/>
            <w:szCs w:val="21"/>
            <w:lang w:val="en-US" w:eastAsia="ja-JP"/>
          </w:rPr>
          <w:delText>6</w:delText>
        </w:r>
      </w:del>
      <w:r w:rsidR="00981C40" w:rsidRPr="00726C1B">
        <w:rPr>
          <w:sz w:val="21"/>
          <w:szCs w:val="21"/>
          <w:lang w:val="en-US" w:eastAsia="ja-JP"/>
        </w:rPr>
        <w:t>.</w:t>
      </w:r>
      <w:r w:rsidR="00981C40" w:rsidRPr="00726C1B">
        <w:rPr>
          <w:sz w:val="21"/>
          <w:szCs w:val="21"/>
          <w:lang w:val="en-US" w:eastAsia="ja-JP"/>
        </w:rPr>
        <w:tab/>
        <w:t>The AMF returns a location service response to the 5GC entity of step 1 and includes any needed results – e.g. a location estimate for the UE (see step 10 of Figure 6.1.1-1 in TS.23.273 [</w:t>
      </w:r>
      <w:r w:rsidR="0043125F">
        <w:rPr>
          <w:rFonts w:hint="eastAsia"/>
          <w:sz w:val="21"/>
          <w:szCs w:val="21"/>
          <w:lang w:val="en-US" w:eastAsia="zh-CN"/>
        </w:rPr>
        <w:t>3</w:t>
      </w:r>
      <w:r w:rsidR="00981C40" w:rsidRPr="00726C1B">
        <w:rPr>
          <w:sz w:val="21"/>
          <w:szCs w:val="21"/>
          <w:lang w:val="en-US" w:eastAsia="ja-JP"/>
        </w:rPr>
        <w:t>]).</w:t>
      </w:r>
    </w:p>
    <w:p w14:paraId="004B8329" w14:textId="236EC48C" w:rsidR="00E93E22" w:rsidRPr="00A55097" w:rsidRDefault="00E93E22" w:rsidP="00E93E22">
      <w:pPr>
        <w:pStyle w:val="Heading4"/>
        <w:rPr>
          <w:ins w:id="29" w:author="SF" w:date="2019-11-07T05:58:00Z"/>
          <w:lang w:val="en-US" w:eastAsia="zh-CN"/>
        </w:rPr>
      </w:pPr>
      <w:ins w:id="30" w:author="SF" w:date="2019-11-07T05:58:00Z">
        <w:r w:rsidRPr="002A0960">
          <w:rPr>
            <w:lang w:val="en-US" w:eastAsia="zh-CN"/>
          </w:rPr>
          <w:t>5.2.1.</w:t>
        </w:r>
        <w:r>
          <w:rPr>
            <w:lang w:val="en-US" w:eastAsia="zh-CN"/>
          </w:rPr>
          <w:t>3</w:t>
        </w:r>
        <w:r w:rsidRPr="002A0960">
          <w:rPr>
            <w:lang w:val="en-US" w:eastAsia="zh-CN"/>
          </w:rPr>
          <w:tab/>
        </w:r>
        <w:r>
          <w:rPr>
            <w:lang w:val="en-US" w:eastAsia="zh-CN"/>
          </w:rPr>
          <w:t>Network Induced</w:t>
        </w:r>
        <w:r w:rsidRPr="002A0960">
          <w:rPr>
            <w:lang w:val="en-US" w:eastAsia="zh-CN"/>
          </w:rPr>
          <w:t xml:space="preserve"> Location Request (</w:t>
        </w:r>
      </w:ins>
      <w:ins w:id="31" w:author="SF" w:date="2019-11-07T05:59:00Z">
        <w:r>
          <w:rPr>
            <w:lang w:val="en-US" w:eastAsia="zh-CN"/>
          </w:rPr>
          <w:t>NI-LR</w:t>
        </w:r>
      </w:ins>
      <w:ins w:id="32" w:author="SF" w:date="2019-11-07T05:58:00Z">
        <w:r w:rsidRPr="002A0960">
          <w:rPr>
            <w:lang w:val="en-US" w:eastAsia="zh-CN"/>
          </w:rPr>
          <w:t>)</w:t>
        </w:r>
      </w:ins>
    </w:p>
    <w:p w14:paraId="7BA94B37" w14:textId="677289DC" w:rsidR="00D45137" w:rsidRPr="00AF7B49" w:rsidRDefault="00D45137" w:rsidP="00D45137">
      <w:pPr>
        <w:rPr>
          <w:ins w:id="33" w:author="SF" w:date="2019-11-07T05:59:00Z"/>
          <w:sz w:val="21"/>
          <w:szCs w:val="21"/>
          <w:lang w:val="en-US"/>
        </w:rPr>
      </w:pPr>
      <w:ins w:id="34" w:author="SF" w:date="2019-11-07T05:59:00Z">
        <w:r w:rsidRPr="00726C1B">
          <w:rPr>
            <w:sz w:val="21"/>
            <w:szCs w:val="21"/>
            <w:lang w:val="en-US"/>
          </w:rPr>
          <w:t xml:space="preserve">Figure </w:t>
        </w:r>
        <w:r>
          <w:rPr>
            <w:rFonts w:hint="eastAsia"/>
            <w:sz w:val="21"/>
            <w:szCs w:val="21"/>
            <w:lang w:val="en-US" w:eastAsia="zh-CN"/>
          </w:rPr>
          <w:t>5</w:t>
        </w:r>
        <w:r w:rsidRPr="00726C1B">
          <w:rPr>
            <w:sz w:val="21"/>
            <w:szCs w:val="21"/>
            <w:lang w:val="en-US"/>
          </w:rPr>
          <w:t>.2.1.</w:t>
        </w:r>
        <w:r>
          <w:rPr>
            <w:sz w:val="21"/>
            <w:szCs w:val="21"/>
            <w:lang w:val="en-US"/>
          </w:rPr>
          <w:t>3</w:t>
        </w:r>
        <w:r w:rsidRPr="00726C1B">
          <w:rPr>
            <w:sz w:val="21"/>
            <w:szCs w:val="21"/>
            <w:lang w:val="en-US"/>
          </w:rPr>
          <w:t xml:space="preserve">-1 illustrates the steps applicable to the UE and NG-RAN node in case of </w:t>
        </w:r>
        <w:r w:rsidR="00F615BC">
          <w:rPr>
            <w:sz w:val="21"/>
            <w:szCs w:val="21"/>
            <w:lang w:val="en-US"/>
          </w:rPr>
          <w:t>NI-LR</w:t>
        </w:r>
        <w:r w:rsidRPr="00726C1B">
          <w:rPr>
            <w:sz w:val="21"/>
            <w:szCs w:val="21"/>
            <w:lang w:val="en-US"/>
          </w:rPr>
          <w:t xml:space="preserve"> involving LMC. </w:t>
        </w:r>
      </w:ins>
    </w:p>
    <w:p w14:paraId="3C4EC61D" w14:textId="3ED4F4C2" w:rsidR="00F615BC" w:rsidRPr="00AF7B49" w:rsidRDefault="004E2DA1" w:rsidP="00F615BC">
      <w:pPr>
        <w:jc w:val="center"/>
        <w:rPr>
          <w:ins w:id="35" w:author="SF" w:date="2019-11-07T06:00:00Z"/>
          <w:sz w:val="21"/>
          <w:szCs w:val="21"/>
          <w:lang w:val="en-US"/>
        </w:rPr>
      </w:pPr>
      <w:ins w:id="36" w:author="SF" w:date="2019-11-07T06:00:00Z">
        <w:r w:rsidRPr="00F2729A">
          <w:object w:dxaOrig="13168" w:dyaOrig="6204" w14:anchorId="2AC0AA37">
            <v:shape id="_x0000_i1026" type="#_x0000_t75" style="width:439.8pt;height:207pt" o:ole="">
              <v:imagedata r:id="rId16" o:title=""/>
            </v:shape>
            <o:OLEObject Type="Embed" ProgID="Visio.Drawing.11" ShapeID="_x0000_i1026" DrawAspect="Content" ObjectID="_1634722893" r:id="rId17"/>
          </w:object>
        </w:r>
      </w:ins>
    </w:p>
    <w:p w14:paraId="351320F9" w14:textId="5590E8CC" w:rsidR="00F615BC" w:rsidRPr="00AF7B49" w:rsidRDefault="00F615BC" w:rsidP="00F615BC">
      <w:pPr>
        <w:pStyle w:val="TF"/>
        <w:rPr>
          <w:ins w:id="37" w:author="SF" w:date="2019-11-07T06:00:00Z"/>
          <w:rFonts w:ascii="Times New Roman" w:hAnsi="Times New Roman"/>
          <w:sz w:val="21"/>
          <w:szCs w:val="21"/>
          <w:lang w:val="en-US" w:eastAsia="ja-JP"/>
        </w:rPr>
      </w:pPr>
      <w:ins w:id="38" w:author="SF" w:date="2019-11-07T06:00:00Z">
        <w:r w:rsidRPr="00726C1B">
          <w:rPr>
            <w:rFonts w:ascii="Times New Roman" w:hAnsi="Times New Roman"/>
            <w:sz w:val="21"/>
            <w:szCs w:val="21"/>
            <w:lang w:val="en-US" w:eastAsia="ja-JP"/>
          </w:rPr>
          <w:t xml:space="preserve">Figure </w:t>
        </w:r>
        <w:r>
          <w:rPr>
            <w:rFonts w:ascii="Times New Roman" w:hAnsi="Times New Roman" w:hint="eastAsia"/>
            <w:sz w:val="21"/>
            <w:szCs w:val="21"/>
            <w:lang w:val="en-US" w:eastAsia="zh-CN"/>
          </w:rPr>
          <w:t>5</w:t>
        </w:r>
        <w:r w:rsidRPr="00726C1B">
          <w:rPr>
            <w:rFonts w:ascii="Times New Roman" w:hAnsi="Times New Roman"/>
            <w:sz w:val="21"/>
            <w:szCs w:val="21"/>
            <w:lang w:val="en-US" w:eastAsia="ja-JP"/>
          </w:rPr>
          <w:t>.2.1.</w:t>
        </w:r>
        <w:r>
          <w:rPr>
            <w:rFonts w:ascii="Times New Roman" w:hAnsi="Times New Roman"/>
            <w:sz w:val="21"/>
            <w:szCs w:val="21"/>
            <w:lang w:val="en-US" w:eastAsia="ja-JP"/>
          </w:rPr>
          <w:t>3</w:t>
        </w:r>
        <w:r w:rsidRPr="00726C1B">
          <w:rPr>
            <w:rFonts w:ascii="Times New Roman" w:hAnsi="Times New Roman"/>
            <w:sz w:val="21"/>
            <w:szCs w:val="21"/>
            <w:lang w:val="en-US" w:eastAsia="ja-JP"/>
          </w:rPr>
          <w:t xml:space="preserve">-1: </w:t>
        </w:r>
      </w:ins>
      <w:ins w:id="39" w:author="SF" w:date="2019-11-07T09:55:00Z">
        <w:r w:rsidR="00E36A7B">
          <w:rPr>
            <w:rFonts w:ascii="Times New Roman" w:hAnsi="Times New Roman"/>
            <w:sz w:val="21"/>
            <w:szCs w:val="21"/>
            <w:lang w:val="en-US" w:eastAsia="ja-JP"/>
          </w:rPr>
          <w:t>NI</w:t>
        </w:r>
      </w:ins>
      <w:ins w:id="40" w:author="SF" w:date="2019-11-07T06:00:00Z">
        <w:r w:rsidRPr="00726C1B">
          <w:rPr>
            <w:rFonts w:ascii="Times New Roman" w:hAnsi="Times New Roman"/>
            <w:sz w:val="21"/>
            <w:szCs w:val="21"/>
            <w:lang w:val="en-US" w:eastAsia="ja-JP"/>
          </w:rPr>
          <w:t>-LR involving LMC</w:t>
        </w:r>
      </w:ins>
    </w:p>
    <w:p w14:paraId="54BBD27F" w14:textId="23F32E13" w:rsidR="00413D24" w:rsidRPr="00AF7B49" w:rsidRDefault="00413D24" w:rsidP="00413D24">
      <w:pPr>
        <w:pStyle w:val="B1"/>
        <w:ind w:left="0" w:firstLine="0"/>
        <w:rPr>
          <w:ins w:id="41" w:author="SF" w:date="2019-11-07T06:05:00Z"/>
          <w:sz w:val="21"/>
          <w:szCs w:val="21"/>
          <w:lang w:val="en-US" w:eastAsia="ja-JP"/>
        </w:rPr>
      </w:pPr>
      <w:ins w:id="42" w:author="SF" w:date="2019-11-07T06:05:00Z">
        <w:r w:rsidRPr="00726C1B">
          <w:rPr>
            <w:sz w:val="21"/>
            <w:szCs w:val="21"/>
            <w:lang w:val="en-US" w:eastAsia="ja-JP"/>
          </w:rPr>
          <w:t xml:space="preserve">The steps of Figure </w:t>
        </w:r>
        <w:r>
          <w:rPr>
            <w:sz w:val="21"/>
            <w:szCs w:val="21"/>
            <w:lang w:val="en-US"/>
          </w:rPr>
          <w:t>5</w:t>
        </w:r>
        <w:r w:rsidRPr="00726C1B">
          <w:rPr>
            <w:sz w:val="21"/>
            <w:szCs w:val="21"/>
            <w:lang w:val="en-US"/>
          </w:rPr>
          <w:t>.2.1.</w:t>
        </w:r>
        <w:r>
          <w:rPr>
            <w:sz w:val="21"/>
            <w:szCs w:val="21"/>
            <w:lang w:val="en-US"/>
          </w:rPr>
          <w:t>3</w:t>
        </w:r>
        <w:r w:rsidRPr="00726C1B">
          <w:rPr>
            <w:sz w:val="21"/>
            <w:szCs w:val="21"/>
            <w:lang w:val="en-US"/>
          </w:rPr>
          <w:t xml:space="preserve">-1 </w:t>
        </w:r>
        <w:r w:rsidRPr="00726C1B">
          <w:rPr>
            <w:sz w:val="21"/>
            <w:szCs w:val="21"/>
            <w:lang w:val="en-US" w:eastAsia="ja-JP"/>
          </w:rPr>
          <w:t>are as follows:</w:t>
        </w:r>
      </w:ins>
    </w:p>
    <w:p w14:paraId="31A95E95" w14:textId="0170B1DE" w:rsidR="00413D24" w:rsidRPr="00AF7B49" w:rsidRDefault="00413D24" w:rsidP="00E36A7B">
      <w:pPr>
        <w:pStyle w:val="B1"/>
        <w:rPr>
          <w:ins w:id="43" w:author="SF" w:date="2019-11-07T06:05:00Z"/>
          <w:sz w:val="21"/>
          <w:szCs w:val="21"/>
          <w:lang w:val="en-US" w:eastAsia="ja-JP"/>
        </w:rPr>
      </w:pPr>
      <w:ins w:id="44" w:author="SF" w:date="2019-11-07T06:05:00Z">
        <w:r w:rsidRPr="00726C1B">
          <w:rPr>
            <w:sz w:val="21"/>
            <w:szCs w:val="21"/>
            <w:lang w:val="en-US" w:eastAsia="ja-JP"/>
          </w:rPr>
          <w:t>1.</w:t>
        </w:r>
        <w:r w:rsidRPr="00726C1B">
          <w:rPr>
            <w:sz w:val="21"/>
            <w:szCs w:val="21"/>
            <w:lang w:val="en-US" w:eastAsia="ja-JP"/>
          </w:rPr>
          <w:tab/>
        </w:r>
        <w:r w:rsidR="00916738">
          <w:rPr>
            <w:sz w:val="21"/>
            <w:szCs w:val="21"/>
            <w:lang w:val="en-US" w:eastAsia="ja-JP"/>
          </w:rPr>
          <w:t xml:space="preserve">The </w:t>
        </w:r>
      </w:ins>
      <w:ins w:id="45" w:author="SF" w:date="2019-11-07T06:06:00Z">
        <w:r w:rsidR="00916738">
          <w:rPr>
            <w:sz w:val="21"/>
            <w:szCs w:val="21"/>
            <w:lang w:val="en-US" w:eastAsia="ja-JP"/>
          </w:rPr>
          <w:t xml:space="preserve">UE registers to the 5GC for emergency services or requests the establishment of a PDU session related to an </w:t>
        </w:r>
        <w:r w:rsidR="00C8246A">
          <w:rPr>
            <w:sz w:val="21"/>
            <w:szCs w:val="21"/>
            <w:lang w:val="en-US" w:eastAsia="ja-JP"/>
          </w:rPr>
          <w:t>applicable regulatory service (e.g., emergency session in</w:t>
        </w:r>
      </w:ins>
      <w:ins w:id="46" w:author="SF" w:date="2019-11-07T06:07:00Z">
        <w:r w:rsidR="00C8246A">
          <w:rPr>
            <w:sz w:val="21"/>
            <w:szCs w:val="21"/>
            <w:lang w:val="en-US" w:eastAsia="ja-JP"/>
          </w:rPr>
          <w:t>itiation).</w:t>
        </w:r>
      </w:ins>
      <w:ins w:id="47" w:author="SF" w:date="2019-11-07T06:05:00Z">
        <w:r w:rsidRPr="00732465">
          <w:rPr>
            <w:sz w:val="21"/>
            <w:szCs w:val="21"/>
            <w:lang w:val="en-US" w:eastAsia="ja-JP"/>
          </w:rPr>
          <w:t xml:space="preserve"> </w:t>
        </w:r>
      </w:ins>
    </w:p>
    <w:p w14:paraId="1579B912" w14:textId="0442F708" w:rsidR="00413D24" w:rsidRPr="00AF7B49" w:rsidRDefault="00E36A7B" w:rsidP="00906ECB">
      <w:pPr>
        <w:pStyle w:val="B1"/>
        <w:rPr>
          <w:ins w:id="48" w:author="SF" w:date="2019-11-07T06:05:00Z"/>
          <w:sz w:val="21"/>
          <w:szCs w:val="21"/>
          <w:lang w:val="en-US" w:eastAsia="ja-JP"/>
        </w:rPr>
      </w:pPr>
      <w:ins w:id="49" w:author="SF" w:date="2019-11-07T09:56:00Z">
        <w:r>
          <w:rPr>
            <w:sz w:val="21"/>
            <w:szCs w:val="21"/>
            <w:lang w:val="en-US" w:eastAsia="ja-JP"/>
          </w:rPr>
          <w:t>2</w:t>
        </w:r>
      </w:ins>
      <w:ins w:id="50" w:author="SF" w:date="2019-11-07T06:08:00Z">
        <w:r w:rsidR="00906ECB">
          <w:rPr>
            <w:sz w:val="21"/>
            <w:szCs w:val="21"/>
            <w:lang w:val="en-US" w:eastAsia="ja-JP"/>
          </w:rPr>
          <w:t>.-5</w:t>
        </w:r>
        <w:r w:rsidR="0008237E">
          <w:rPr>
            <w:sz w:val="21"/>
            <w:szCs w:val="21"/>
            <w:lang w:val="en-US" w:eastAsia="ja-JP"/>
          </w:rPr>
          <w:t>.</w:t>
        </w:r>
        <w:r w:rsidR="0008237E">
          <w:rPr>
            <w:sz w:val="21"/>
            <w:szCs w:val="21"/>
            <w:lang w:val="en-US" w:eastAsia="ja-JP"/>
          </w:rPr>
          <w:tab/>
          <w:t xml:space="preserve">Same as steps </w:t>
        </w:r>
      </w:ins>
      <w:ins w:id="51" w:author="SF" w:date="2019-11-07T09:56:00Z">
        <w:r>
          <w:rPr>
            <w:sz w:val="21"/>
            <w:szCs w:val="21"/>
            <w:lang w:val="en-US" w:eastAsia="ja-JP"/>
          </w:rPr>
          <w:t>3</w:t>
        </w:r>
      </w:ins>
      <w:ins w:id="52" w:author="SF" w:date="2019-11-07T06:09:00Z">
        <w:r w:rsidR="0008237E">
          <w:rPr>
            <w:sz w:val="21"/>
            <w:szCs w:val="21"/>
            <w:lang w:val="en-US" w:eastAsia="ja-JP"/>
          </w:rPr>
          <w:t xml:space="preserve">-6 of </w:t>
        </w:r>
        <w:r w:rsidR="0008237E" w:rsidRPr="0008237E">
          <w:rPr>
            <w:sz w:val="21"/>
            <w:szCs w:val="21"/>
            <w:lang w:val="en-US" w:eastAsia="ja-JP"/>
          </w:rPr>
          <w:t xml:space="preserve">the </w:t>
        </w:r>
        <w:r w:rsidR="0008237E">
          <w:rPr>
            <w:sz w:val="21"/>
            <w:szCs w:val="21"/>
            <w:lang w:val="en-US" w:eastAsia="ja-JP"/>
          </w:rPr>
          <w:t>MT</w:t>
        </w:r>
        <w:r w:rsidR="0008237E" w:rsidRPr="0008237E">
          <w:rPr>
            <w:sz w:val="21"/>
            <w:szCs w:val="21"/>
            <w:lang w:val="en-US" w:eastAsia="ja-JP"/>
          </w:rPr>
          <w:t xml:space="preserve">-LR procedure in clause </w:t>
        </w:r>
      </w:ins>
      <w:ins w:id="53" w:author="SF" w:date="2019-11-07T06:10:00Z">
        <w:r w:rsidR="0008237E" w:rsidRPr="0008237E">
          <w:rPr>
            <w:sz w:val="21"/>
            <w:szCs w:val="21"/>
            <w:lang w:val="en-US" w:eastAsia="ja-JP"/>
          </w:rPr>
          <w:t>5.2.1.2</w:t>
        </w:r>
      </w:ins>
      <w:ins w:id="54" w:author="SF" w:date="2019-11-07T06:09:00Z">
        <w:r w:rsidR="0008237E" w:rsidRPr="0008237E">
          <w:rPr>
            <w:sz w:val="21"/>
            <w:szCs w:val="21"/>
            <w:lang w:val="en-US" w:eastAsia="ja-JP"/>
          </w:rPr>
          <w:t>.</w:t>
        </w:r>
      </w:ins>
    </w:p>
    <w:p w14:paraId="7C166C02" w14:textId="68F7E383" w:rsidR="00E93E22" w:rsidRDefault="0008237E" w:rsidP="00CA48A5">
      <w:pPr>
        <w:pStyle w:val="B1"/>
        <w:rPr>
          <w:ins w:id="55" w:author="SF" w:date="2019-11-07T06:15:00Z"/>
          <w:sz w:val="21"/>
          <w:szCs w:val="21"/>
          <w:lang w:val="en-US" w:eastAsia="ja-JP"/>
        </w:rPr>
      </w:pPr>
      <w:ins w:id="56" w:author="SF" w:date="2019-11-07T06:10:00Z">
        <w:r>
          <w:rPr>
            <w:sz w:val="21"/>
            <w:szCs w:val="21"/>
            <w:lang w:val="en-US" w:eastAsia="ja-JP"/>
          </w:rPr>
          <w:t>6</w:t>
        </w:r>
      </w:ins>
      <w:ins w:id="57" w:author="SF" w:date="2019-11-07T06:05:00Z">
        <w:r w:rsidR="00413D24" w:rsidRPr="00726C1B">
          <w:rPr>
            <w:sz w:val="21"/>
            <w:szCs w:val="21"/>
            <w:lang w:val="en-US" w:eastAsia="ja-JP"/>
          </w:rPr>
          <w:t>.</w:t>
        </w:r>
        <w:r w:rsidR="00413D24" w:rsidRPr="00726C1B">
          <w:rPr>
            <w:sz w:val="21"/>
            <w:szCs w:val="21"/>
            <w:lang w:val="en-US" w:eastAsia="ja-JP"/>
          </w:rPr>
          <w:tab/>
          <w:t xml:space="preserve">The AMF </w:t>
        </w:r>
      </w:ins>
      <w:ins w:id="58" w:author="SF" w:date="2019-11-07T06:13:00Z">
        <w:r w:rsidR="00AB3FA2">
          <w:rPr>
            <w:sz w:val="21"/>
            <w:szCs w:val="21"/>
            <w:lang w:val="en-US" w:eastAsia="ja-JP"/>
          </w:rPr>
          <w:t>provides the</w:t>
        </w:r>
      </w:ins>
      <w:ins w:id="59" w:author="SF" w:date="2019-11-07T06:05:00Z">
        <w:r w:rsidR="00413D24" w:rsidRPr="00726C1B">
          <w:rPr>
            <w:sz w:val="21"/>
            <w:szCs w:val="21"/>
            <w:lang w:val="en-US" w:eastAsia="ja-JP"/>
          </w:rPr>
          <w:t xml:space="preserve"> location estimate for the UE</w:t>
        </w:r>
      </w:ins>
      <w:ins w:id="60" w:author="SF" w:date="2019-11-07T06:15:00Z">
        <w:r w:rsidR="00FA4BFA">
          <w:rPr>
            <w:sz w:val="21"/>
            <w:szCs w:val="21"/>
            <w:lang w:val="en-US" w:eastAsia="ja-JP"/>
          </w:rPr>
          <w:t xml:space="preserve"> to </w:t>
        </w:r>
      </w:ins>
      <w:ins w:id="61" w:author="SF" w:date="2019-11-07T06:14:00Z">
        <w:r w:rsidR="003C2DBA">
          <w:rPr>
            <w:sz w:val="21"/>
            <w:szCs w:val="21"/>
            <w:lang w:val="en-US" w:eastAsia="ja-JP"/>
          </w:rPr>
          <w:t xml:space="preserve">5GC LCS Entities </w:t>
        </w:r>
      </w:ins>
      <w:ins w:id="62" w:author="SF" w:date="2019-11-07T06:05:00Z">
        <w:r w:rsidR="00413D24" w:rsidRPr="00726C1B">
          <w:rPr>
            <w:sz w:val="21"/>
            <w:szCs w:val="21"/>
            <w:lang w:val="en-US" w:eastAsia="ja-JP"/>
          </w:rPr>
          <w:t xml:space="preserve">(see </w:t>
        </w:r>
      </w:ins>
      <w:ins w:id="63" w:author="SF" w:date="2019-11-07T06:12:00Z">
        <w:r w:rsidR="00A11272">
          <w:rPr>
            <w:sz w:val="21"/>
            <w:szCs w:val="21"/>
            <w:lang w:val="en-US" w:eastAsia="ja-JP"/>
          </w:rPr>
          <w:t>c</w:t>
        </w:r>
        <w:r w:rsidR="00CA48A5">
          <w:rPr>
            <w:sz w:val="21"/>
            <w:szCs w:val="21"/>
            <w:lang w:val="en-US" w:eastAsia="ja-JP"/>
          </w:rPr>
          <w:t>l</w:t>
        </w:r>
        <w:r w:rsidR="00A11272">
          <w:rPr>
            <w:sz w:val="21"/>
            <w:szCs w:val="21"/>
            <w:lang w:val="en-US" w:eastAsia="ja-JP"/>
          </w:rPr>
          <w:t xml:space="preserve">ause </w:t>
        </w:r>
        <w:r w:rsidR="00CA48A5">
          <w:rPr>
            <w:sz w:val="21"/>
            <w:szCs w:val="21"/>
            <w:lang w:val="en-US" w:eastAsia="ja-JP"/>
          </w:rPr>
          <w:t>6.10.1</w:t>
        </w:r>
      </w:ins>
      <w:ins w:id="64" w:author="SF" w:date="2019-11-07T06:05:00Z">
        <w:r w:rsidR="00413D24" w:rsidRPr="00726C1B">
          <w:rPr>
            <w:sz w:val="21"/>
            <w:szCs w:val="21"/>
            <w:lang w:val="en-US" w:eastAsia="ja-JP"/>
          </w:rPr>
          <w:t xml:space="preserve"> in TS.23.273 [</w:t>
        </w:r>
        <w:r w:rsidR="00413D24">
          <w:rPr>
            <w:rFonts w:hint="eastAsia"/>
            <w:sz w:val="21"/>
            <w:szCs w:val="21"/>
            <w:lang w:val="en-US" w:eastAsia="zh-CN"/>
          </w:rPr>
          <w:t>3</w:t>
        </w:r>
        <w:r w:rsidR="00413D24" w:rsidRPr="00726C1B">
          <w:rPr>
            <w:sz w:val="21"/>
            <w:szCs w:val="21"/>
            <w:lang w:val="en-US" w:eastAsia="ja-JP"/>
          </w:rPr>
          <w:t>]).</w:t>
        </w:r>
      </w:ins>
    </w:p>
    <w:p w14:paraId="07D38744" w14:textId="48E97161" w:rsidR="00F82A6C" w:rsidRPr="00A55097" w:rsidRDefault="00F82A6C" w:rsidP="00F82A6C">
      <w:pPr>
        <w:pStyle w:val="Heading4"/>
        <w:rPr>
          <w:ins w:id="65" w:author="SF" w:date="2019-11-07T06:15:00Z"/>
          <w:lang w:val="en-US" w:eastAsia="zh-CN"/>
        </w:rPr>
      </w:pPr>
      <w:ins w:id="66" w:author="SF" w:date="2019-11-07T06:15:00Z">
        <w:r w:rsidRPr="002A0960">
          <w:rPr>
            <w:lang w:val="en-US" w:eastAsia="zh-CN"/>
          </w:rPr>
          <w:lastRenderedPageBreak/>
          <w:t>5.2.1.</w:t>
        </w:r>
        <w:r>
          <w:rPr>
            <w:lang w:val="en-US" w:eastAsia="zh-CN"/>
          </w:rPr>
          <w:t>4</w:t>
        </w:r>
        <w:r w:rsidRPr="002A0960">
          <w:rPr>
            <w:lang w:val="en-US" w:eastAsia="zh-CN"/>
          </w:rPr>
          <w:tab/>
        </w:r>
      </w:ins>
      <w:ins w:id="67" w:author="SF" w:date="2019-11-07T06:16:00Z">
        <w:r w:rsidR="00FC2FBC" w:rsidRPr="00FC2FBC">
          <w:rPr>
            <w:lang w:val="en-US" w:eastAsia="zh-CN"/>
          </w:rPr>
          <w:t>5GC Mobile Originated Location Request (5GC-MO-LR)</w:t>
        </w:r>
      </w:ins>
    </w:p>
    <w:p w14:paraId="58F8F060" w14:textId="390C338E" w:rsidR="00F82A6C" w:rsidRPr="00AF7B49" w:rsidRDefault="00F82A6C" w:rsidP="00F82A6C">
      <w:pPr>
        <w:rPr>
          <w:ins w:id="68" w:author="SF" w:date="2019-11-07T06:15:00Z"/>
          <w:sz w:val="21"/>
          <w:szCs w:val="21"/>
          <w:lang w:val="en-US"/>
        </w:rPr>
      </w:pPr>
      <w:ins w:id="69" w:author="SF" w:date="2019-11-07T06:15:00Z">
        <w:r w:rsidRPr="00726C1B">
          <w:rPr>
            <w:sz w:val="21"/>
            <w:szCs w:val="21"/>
            <w:lang w:val="en-US"/>
          </w:rPr>
          <w:t xml:space="preserve">Figure </w:t>
        </w:r>
        <w:r>
          <w:rPr>
            <w:rFonts w:hint="eastAsia"/>
            <w:sz w:val="21"/>
            <w:szCs w:val="21"/>
            <w:lang w:val="en-US" w:eastAsia="zh-CN"/>
          </w:rPr>
          <w:t>5</w:t>
        </w:r>
        <w:r w:rsidRPr="00726C1B">
          <w:rPr>
            <w:sz w:val="21"/>
            <w:szCs w:val="21"/>
            <w:lang w:val="en-US"/>
          </w:rPr>
          <w:t>.2.1.</w:t>
        </w:r>
      </w:ins>
      <w:ins w:id="70" w:author="SF" w:date="2019-11-07T06:16:00Z">
        <w:r w:rsidR="00FC2FBC">
          <w:rPr>
            <w:sz w:val="21"/>
            <w:szCs w:val="21"/>
            <w:lang w:val="en-US"/>
          </w:rPr>
          <w:t>4</w:t>
        </w:r>
      </w:ins>
      <w:ins w:id="71" w:author="SF" w:date="2019-11-07T06:15:00Z">
        <w:r w:rsidRPr="00726C1B">
          <w:rPr>
            <w:sz w:val="21"/>
            <w:szCs w:val="21"/>
            <w:lang w:val="en-US"/>
          </w:rPr>
          <w:t xml:space="preserve">-1 illustrates the steps applicable to the UE and NG-RAN node in case of </w:t>
        </w:r>
      </w:ins>
      <w:ins w:id="72" w:author="SF" w:date="2019-11-07T06:16:00Z">
        <w:r w:rsidR="00DD04E9">
          <w:rPr>
            <w:sz w:val="21"/>
            <w:szCs w:val="21"/>
            <w:lang w:val="en-US"/>
          </w:rPr>
          <w:t>5GC-MO-L</w:t>
        </w:r>
      </w:ins>
      <w:ins w:id="73" w:author="SF" w:date="2019-11-07T06:17:00Z">
        <w:r w:rsidR="00DD04E9">
          <w:rPr>
            <w:sz w:val="21"/>
            <w:szCs w:val="21"/>
            <w:lang w:val="en-US"/>
          </w:rPr>
          <w:t>R</w:t>
        </w:r>
      </w:ins>
      <w:ins w:id="74" w:author="SF" w:date="2019-11-07T06:15:00Z">
        <w:r w:rsidRPr="00726C1B">
          <w:rPr>
            <w:sz w:val="21"/>
            <w:szCs w:val="21"/>
            <w:lang w:val="en-US"/>
          </w:rPr>
          <w:t xml:space="preserve"> involving LMC. </w:t>
        </w:r>
      </w:ins>
      <w:ins w:id="75" w:author="SF" w:date="2019-11-07T06:17:00Z">
        <w:r w:rsidR="00D558E8" w:rsidRPr="00D558E8">
          <w:rPr>
            <w:sz w:val="21"/>
            <w:szCs w:val="21"/>
            <w:lang w:val="en-US"/>
          </w:rPr>
          <w:t>In this scenario, the UE is assumed to be in connected mode prior to step 1.</w:t>
        </w:r>
      </w:ins>
    </w:p>
    <w:p w14:paraId="612A8750" w14:textId="789AF1D6" w:rsidR="00F82A6C" w:rsidRPr="00AF7B49" w:rsidRDefault="00762996" w:rsidP="00F82A6C">
      <w:pPr>
        <w:jc w:val="center"/>
        <w:rPr>
          <w:ins w:id="76" w:author="SF" w:date="2019-11-07T06:15:00Z"/>
          <w:sz w:val="21"/>
          <w:szCs w:val="21"/>
          <w:lang w:val="en-US"/>
        </w:rPr>
      </w:pPr>
      <w:ins w:id="77" w:author="SF" w:date="2019-11-07T06:15:00Z">
        <w:r w:rsidRPr="00F2729A">
          <w:object w:dxaOrig="13168" w:dyaOrig="6045" w14:anchorId="72ECF72E">
            <v:shape id="_x0000_i1027" type="#_x0000_t75" style="width:439.8pt;height:201.6pt" o:ole="">
              <v:imagedata r:id="rId18" o:title=""/>
            </v:shape>
            <o:OLEObject Type="Embed" ProgID="Visio.Drawing.11" ShapeID="_x0000_i1027" DrawAspect="Content" ObjectID="_1634722894" r:id="rId19"/>
          </w:object>
        </w:r>
      </w:ins>
    </w:p>
    <w:p w14:paraId="3795EC3E" w14:textId="4BD60BE1" w:rsidR="00F82A6C" w:rsidRPr="00AF7B49" w:rsidRDefault="00F82A6C" w:rsidP="00F82A6C">
      <w:pPr>
        <w:pStyle w:val="TF"/>
        <w:rPr>
          <w:ins w:id="78" w:author="SF" w:date="2019-11-07T06:15:00Z"/>
          <w:rFonts w:ascii="Times New Roman" w:hAnsi="Times New Roman"/>
          <w:sz w:val="21"/>
          <w:szCs w:val="21"/>
          <w:lang w:val="en-US" w:eastAsia="ja-JP"/>
        </w:rPr>
      </w:pPr>
      <w:ins w:id="79" w:author="SF" w:date="2019-11-07T06:15:00Z">
        <w:r w:rsidRPr="00726C1B">
          <w:rPr>
            <w:rFonts w:ascii="Times New Roman" w:hAnsi="Times New Roman"/>
            <w:sz w:val="21"/>
            <w:szCs w:val="21"/>
            <w:lang w:val="en-US" w:eastAsia="ja-JP"/>
          </w:rPr>
          <w:t xml:space="preserve">Figure </w:t>
        </w:r>
        <w:r>
          <w:rPr>
            <w:rFonts w:ascii="Times New Roman" w:hAnsi="Times New Roman" w:hint="eastAsia"/>
            <w:sz w:val="21"/>
            <w:szCs w:val="21"/>
            <w:lang w:val="en-US" w:eastAsia="zh-CN"/>
          </w:rPr>
          <w:t>5</w:t>
        </w:r>
        <w:r w:rsidRPr="00726C1B">
          <w:rPr>
            <w:rFonts w:ascii="Times New Roman" w:hAnsi="Times New Roman"/>
            <w:sz w:val="21"/>
            <w:szCs w:val="21"/>
            <w:lang w:val="en-US" w:eastAsia="ja-JP"/>
          </w:rPr>
          <w:t>.2.1.</w:t>
        </w:r>
      </w:ins>
      <w:ins w:id="80" w:author="SF" w:date="2019-11-07T06:21:00Z">
        <w:r w:rsidR="00D26D62">
          <w:rPr>
            <w:rFonts w:ascii="Times New Roman" w:hAnsi="Times New Roman"/>
            <w:sz w:val="21"/>
            <w:szCs w:val="21"/>
            <w:lang w:val="en-US" w:eastAsia="ja-JP"/>
          </w:rPr>
          <w:t>4</w:t>
        </w:r>
      </w:ins>
      <w:ins w:id="81" w:author="SF" w:date="2019-11-07T06:15:00Z">
        <w:r w:rsidRPr="00726C1B">
          <w:rPr>
            <w:rFonts w:ascii="Times New Roman" w:hAnsi="Times New Roman"/>
            <w:sz w:val="21"/>
            <w:szCs w:val="21"/>
            <w:lang w:val="en-US" w:eastAsia="ja-JP"/>
          </w:rPr>
          <w:t>-1: 5GC-M</w:t>
        </w:r>
      </w:ins>
      <w:ins w:id="82" w:author="SF" w:date="2019-11-07T06:21:00Z">
        <w:r w:rsidR="00CF3DCE">
          <w:rPr>
            <w:rFonts w:ascii="Times New Roman" w:hAnsi="Times New Roman"/>
            <w:sz w:val="21"/>
            <w:szCs w:val="21"/>
            <w:lang w:val="en-US" w:eastAsia="ja-JP"/>
          </w:rPr>
          <w:t>O</w:t>
        </w:r>
      </w:ins>
      <w:ins w:id="83" w:author="SF" w:date="2019-11-07T06:15:00Z">
        <w:r w:rsidRPr="00726C1B">
          <w:rPr>
            <w:rFonts w:ascii="Times New Roman" w:hAnsi="Times New Roman"/>
            <w:sz w:val="21"/>
            <w:szCs w:val="21"/>
            <w:lang w:val="en-US" w:eastAsia="ja-JP"/>
          </w:rPr>
          <w:t>-LR involving LMC</w:t>
        </w:r>
      </w:ins>
    </w:p>
    <w:p w14:paraId="0D94DABF" w14:textId="662490E4" w:rsidR="00F82A6C" w:rsidRPr="00AF7B49" w:rsidRDefault="00F82A6C" w:rsidP="00F82A6C">
      <w:pPr>
        <w:pStyle w:val="B1"/>
        <w:ind w:left="0" w:firstLine="0"/>
        <w:rPr>
          <w:ins w:id="84" w:author="SF" w:date="2019-11-07T06:15:00Z"/>
          <w:sz w:val="21"/>
          <w:szCs w:val="21"/>
          <w:lang w:val="en-US" w:eastAsia="ja-JP"/>
        </w:rPr>
      </w:pPr>
      <w:ins w:id="85" w:author="SF" w:date="2019-11-07T06:15:00Z">
        <w:r w:rsidRPr="00726C1B">
          <w:rPr>
            <w:sz w:val="21"/>
            <w:szCs w:val="21"/>
            <w:lang w:val="en-US" w:eastAsia="ja-JP"/>
          </w:rPr>
          <w:t xml:space="preserve">The steps of Figure </w:t>
        </w:r>
        <w:r>
          <w:rPr>
            <w:sz w:val="21"/>
            <w:szCs w:val="21"/>
            <w:lang w:val="en-US"/>
          </w:rPr>
          <w:t>5</w:t>
        </w:r>
        <w:r w:rsidRPr="00726C1B">
          <w:rPr>
            <w:sz w:val="21"/>
            <w:szCs w:val="21"/>
            <w:lang w:val="en-US"/>
          </w:rPr>
          <w:t>.2.1.</w:t>
        </w:r>
      </w:ins>
      <w:ins w:id="86" w:author="SF" w:date="2019-11-07T06:22:00Z">
        <w:r w:rsidR="00CF3DCE">
          <w:rPr>
            <w:sz w:val="21"/>
            <w:szCs w:val="21"/>
            <w:lang w:val="en-US"/>
          </w:rPr>
          <w:t>4</w:t>
        </w:r>
      </w:ins>
      <w:ins w:id="87" w:author="SF" w:date="2019-11-07T06:15:00Z">
        <w:r w:rsidRPr="00726C1B">
          <w:rPr>
            <w:sz w:val="21"/>
            <w:szCs w:val="21"/>
            <w:lang w:val="en-US"/>
          </w:rPr>
          <w:t xml:space="preserve">-1 </w:t>
        </w:r>
        <w:r w:rsidRPr="00726C1B">
          <w:rPr>
            <w:sz w:val="21"/>
            <w:szCs w:val="21"/>
            <w:lang w:val="en-US" w:eastAsia="ja-JP"/>
          </w:rPr>
          <w:t>are as follows:</w:t>
        </w:r>
      </w:ins>
    </w:p>
    <w:p w14:paraId="22988B29" w14:textId="50074228" w:rsidR="00F82A6C" w:rsidRPr="00AF7B49" w:rsidRDefault="00F82A6C" w:rsidP="00F82A6C">
      <w:pPr>
        <w:pStyle w:val="B1"/>
        <w:rPr>
          <w:ins w:id="88" w:author="SF" w:date="2019-11-07T06:15:00Z"/>
          <w:sz w:val="21"/>
          <w:szCs w:val="21"/>
          <w:lang w:val="en-US" w:eastAsia="ja-JP"/>
        </w:rPr>
      </w:pPr>
      <w:ins w:id="89" w:author="SF" w:date="2019-11-07T06:15:00Z">
        <w:r w:rsidRPr="00726C1B">
          <w:rPr>
            <w:sz w:val="21"/>
            <w:szCs w:val="21"/>
            <w:lang w:val="en-US" w:eastAsia="ja-JP"/>
          </w:rPr>
          <w:t>1.</w:t>
        </w:r>
        <w:r w:rsidRPr="00726C1B">
          <w:rPr>
            <w:sz w:val="21"/>
            <w:szCs w:val="21"/>
            <w:lang w:val="en-US" w:eastAsia="ja-JP"/>
          </w:rPr>
          <w:tab/>
        </w:r>
        <w:r>
          <w:rPr>
            <w:sz w:val="21"/>
            <w:szCs w:val="21"/>
            <w:lang w:val="en-US" w:eastAsia="ja-JP"/>
          </w:rPr>
          <w:t xml:space="preserve">The UE </w:t>
        </w:r>
      </w:ins>
      <w:ins w:id="90" w:author="SF" w:date="2019-11-07T06:22:00Z">
        <w:r w:rsidR="009E7775">
          <w:rPr>
            <w:sz w:val="21"/>
            <w:szCs w:val="21"/>
            <w:lang w:val="en-US" w:eastAsia="ja-JP"/>
          </w:rPr>
          <w:t>sends a</w:t>
        </w:r>
      </w:ins>
      <w:ins w:id="91" w:author="SF" w:date="2019-11-07T09:58:00Z">
        <w:r w:rsidR="00762996">
          <w:rPr>
            <w:sz w:val="21"/>
            <w:szCs w:val="21"/>
            <w:lang w:val="en-US" w:eastAsia="ja-JP"/>
          </w:rPr>
          <w:t>n</w:t>
        </w:r>
      </w:ins>
      <w:ins w:id="92" w:author="SF" w:date="2019-11-07T06:22:00Z">
        <w:r w:rsidR="009E7775">
          <w:rPr>
            <w:sz w:val="21"/>
            <w:szCs w:val="21"/>
            <w:lang w:val="en-US" w:eastAsia="ja-JP"/>
          </w:rPr>
          <w:t xml:space="preserve"> MO-LR Request to </w:t>
        </w:r>
      </w:ins>
      <w:ins w:id="93" w:author="SF" w:date="2019-11-07T06:23:00Z">
        <w:r w:rsidR="00082F17">
          <w:rPr>
            <w:sz w:val="21"/>
            <w:szCs w:val="21"/>
            <w:lang w:val="en-US" w:eastAsia="ja-JP"/>
          </w:rPr>
          <w:t xml:space="preserve">the AMF </w:t>
        </w:r>
      </w:ins>
      <w:ins w:id="94" w:author="SF" w:date="2019-11-07T09:58:00Z">
        <w:r w:rsidR="00762996">
          <w:rPr>
            <w:sz w:val="21"/>
            <w:szCs w:val="21"/>
            <w:lang w:val="en-US" w:eastAsia="ja-JP"/>
          </w:rPr>
          <w:t>for</w:t>
        </w:r>
      </w:ins>
      <w:ins w:id="95" w:author="SF" w:date="2019-11-07T06:23:00Z">
        <w:r w:rsidR="00696D26">
          <w:rPr>
            <w:sz w:val="21"/>
            <w:szCs w:val="21"/>
            <w:lang w:val="en-US" w:eastAsia="ja-JP"/>
          </w:rPr>
          <w:t xml:space="preserve"> location services (e.g., </w:t>
        </w:r>
        <w:r w:rsidR="00082F17">
          <w:rPr>
            <w:sz w:val="21"/>
            <w:szCs w:val="21"/>
            <w:lang w:val="en-US" w:eastAsia="ja-JP"/>
          </w:rPr>
          <w:t xml:space="preserve">location </w:t>
        </w:r>
        <w:r w:rsidR="00696D26">
          <w:rPr>
            <w:sz w:val="21"/>
            <w:szCs w:val="21"/>
            <w:lang w:val="en-US" w:eastAsia="ja-JP"/>
          </w:rPr>
          <w:t>assistance data or location estimate)</w:t>
        </w:r>
      </w:ins>
      <w:ins w:id="96" w:author="SF" w:date="2019-11-07T06:15:00Z">
        <w:r>
          <w:rPr>
            <w:sz w:val="21"/>
            <w:szCs w:val="21"/>
            <w:lang w:val="en-US" w:eastAsia="ja-JP"/>
          </w:rPr>
          <w:t>.</w:t>
        </w:r>
        <w:r w:rsidRPr="00732465">
          <w:rPr>
            <w:sz w:val="21"/>
            <w:szCs w:val="21"/>
            <w:lang w:val="en-US" w:eastAsia="ja-JP"/>
          </w:rPr>
          <w:t xml:space="preserve"> </w:t>
        </w:r>
      </w:ins>
    </w:p>
    <w:p w14:paraId="511F5918" w14:textId="77777777" w:rsidR="00F82A6C" w:rsidRPr="00AF7B49" w:rsidRDefault="00F82A6C" w:rsidP="00F82A6C">
      <w:pPr>
        <w:pStyle w:val="B1"/>
        <w:rPr>
          <w:ins w:id="97" w:author="SF" w:date="2019-11-07T06:15:00Z"/>
          <w:sz w:val="21"/>
          <w:szCs w:val="21"/>
          <w:lang w:val="en-US" w:eastAsia="ja-JP"/>
        </w:rPr>
      </w:pPr>
      <w:ins w:id="98" w:author="SF" w:date="2019-11-07T06:15:00Z">
        <w:r>
          <w:rPr>
            <w:sz w:val="21"/>
            <w:szCs w:val="21"/>
            <w:lang w:val="en-US" w:eastAsia="ja-JP"/>
          </w:rPr>
          <w:t>2</w:t>
        </w:r>
        <w:r w:rsidRPr="00726C1B">
          <w:rPr>
            <w:sz w:val="21"/>
            <w:szCs w:val="21"/>
            <w:lang w:val="en-US" w:eastAsia="ja-JP"/>
          </w:rPr>
          <w:t>.</w:t>
        </w:r>
        <w:r w:rsidRPr="00726C1B">
          <w:rPr>
            <w:sz w:val="21"/>
            <w:szCs w:val="21"/>
            <w:lang w:val="en-US" w:eastAsia="ja-JP"/>
          </w:rPr>
          <w:tab/>
          <w:t>The AMF selects the serving NG-RAN node (LMC) to perform the positioning, based on e.g. knowledge of the NG-RAN node’s location management capabilities, Requested Quality of Service information, etc.</w:t>
        </w:r>
      </w:ins>
    </w:p>
    <w:p w14:paraId="3AA9C636" w14:textId="77777777" w:rsidR="00F82A6C" w:rsidRPr="00AF7B49" w:rsidRDefault="00F82A6C" w:rsidP="00F82A6C">
      <w:pPr>
        <w:pStyle w:val="NO"/>
        <w:rPr>
          <w:ins w:id="99" w:author="SF" w:date="2019-11-07T06:15:00Z"/>
          <w:sz w:val="21"/>
          <w:szCs w:val="21"/>
          <w:lang w:val="en-US"/>
        </w:rPr>
      </w:pPr>
      <w:ins w:id="100" w:author="SF" w:date="2019-11-07T06:15:00Z">
        <w:r w:rsidRPr="00726C1B">
          <w:rPr>
            <w:sz w:val="21"/>
            <w:szCs w:val="21"/>
            <w:lang w:val="en-US"/>
          </w:rPr>
          <w:t>Note 1:</w:t>
        </w:r>
        <w:r w:rsidRPr="00726C1B">
          <w:rPr>
            <w:sz w:val="21"/>
            <w:szCs w:val="21"/>
            <w:lang w:val="en-US"/>
          </w:rPr>
          <w:tab/>
          <w:t>The details of whether to select LMC are SA2 scope, including whether it is part of the LMF Selection function or a new function of the AMF.</w:t>
        </w:r>
      </w:ins>
    </w:p>
    <w:p w14:paraId="50602A1C" w14:textId="2AA51ECA" w:rsidR="00762996" w:rsidRDefault="00F82A6C" w:rsidP="00F82A6C">
      <w:pPr>
        <w:pStyle w:val="B1"/>
        <w:rPr>
          <w:ins w:id="101" w:author="SF" w:date="2019-11-07T10:01:00Z"/>
          <w:rFonts w:eastAsia="Times New Roman"/>
          <w:lang w:val="en-US"/>
        </w:rPr>
      </w:pPr>
      <w:ins w:id="102" w:author="SF" w:date="2019-11-07T06:15:00Z">
        <w:r>
          <w:rPr>
            <w:sz w:val="21"/>
            <w:szCs w:val="21"/>
            <w:lang w:val="en-US" w:eastAsia="ja-JP"/>
          </w:rPr>
          <w:t>3.</w:t>
        </w:r>
      </w:ins>
      <w:ins w:id="103" w:author="SF" w:date="2019-11-07T10:01:00Z">
        <w:r w:rsidR="00762996">
          <w:rPr>
            <w:sz w:val="21"/>
            <w:szCs w:val="21"/>
            <w:lang w:val="en-US" w:eastAsia="ja-JP"/>
          </w:rPr>
          <w:tab/>
        </w:r>
        <w:r w:rsidR="00762996" w:rsidRPr="00BA2076">
          <w:rPr>
            <w:rFonts w:eastAsia="Times New Roman"/>
            <w:lang w:val="en-US"/>
          </w:rPr>
          <w:t xml:space="preserve">The AMF sends </w:t>
        </w:r>
        <w:r w:rsidR="00762996">
          <w:rPr>
            <w:rFonts w:eastAsia="Times New Roman"/>
            <w:lang w:val="en-US"/>
          </w:rPr>
          <w:t>a Location Request to</w:t>
        </w:r>
        <w:r w:rsidR="00762996" w:rsidRPr="00BA2076">
          <w:rPr>
            <w:rFonts w:eastAsia="Times New Roman"/>
            <w:lang w:val="en-US"/>
          </w:rPr>
          <w:t xml:space="preserve"> the serving </w:t>
        </w:r>
        <w:r w:rsidR="00762996">
          <w:rPr>
            <w:rFonts w:eastAsia="Times New Roman"/>
            <w:lang w:val="en-US"/>
          </w:rPr>
          <w:t>NG-RAN Node</w:t>
        </w:r>
        <w:r w:rsidR="00762996" w:rsidRPr="00BA2076">
          <w:rPr>
            <w:rFonts w:eastAsia="Times New Roman"/>
            <w:lang w:val="en-US"/>
          </w:rPr>
          <w:t xml:space="preserve">. The </w:t>
        </w:r>
        <w:r w:rsidR="00762996">
          <w:rPr>
            <w:rFonts w:eastAsia="Times New Roman"/>
            <w:lang w:val="en-US"/>
          </w:rPr>
          <w:t>request includes</w:t>
        </w:r>
        <w:r w:rsidR="00762996" w:rsidRPr="00BA2076">
          <w:rPr>
            <w:rFonts w:eastAsia="Times New Roman"/>
            <w:lang w:val="en-US"/>
          </w:rPr>
          <w:t xml:space="preserve"> an indication whether a location estimate, or location assistance data is requested</w:t>
        </w:r>
        <w:r w:rsidR="00762996">
          <w:rPr>
            <w:rFonts w:eastAsia="Times New Roman"/>
            <w:lang w:val="en-US"/>
          </w:rPr>
          <w:t>.</w:t>
        </w:r>
      </w:ins>
    </w:p>
    <w:p w14:paraId="70CA3D90" w14:textId="2E31A5D2" w:rsidR="00762996" w:rsidRDefault="00762996" w:rsidP="00F82A6C">
      <w:pPr>
        <w:pStyle w:val="B1"/>
        <w:rPr>
          <w:ins w:id="104" w:author="SF" w:date="2019-11-07T10:01:00Z"/>
          <w:sz w:val="21"/>
          <w:szCs w:val="21"/>
          <w:lang w:val="en-US" w:eastAsia="ja-JP"/>
        </w:rPr>
      </w:pPr>
      <w:ins w:id="105" w:author="SF" w:date="2019-11-07T10:01:00Z">
        <w:r>
          <w:rPr>
            <w:sz w:val="21"/>
            <w:szCs w:val="21"/>
            <w:lang w:val="en-US" w:eastAsia="ja-JP"/>
          </w:rPr>
          <w:t>4.</w:t>
        </w:r>
        <w:r>
          <w:rPr>
            <w:sz w:val="21"/>
            <w:szCs w:val="21"/>
            <w:lang w:val="en-US" w:eastAsia="ja-JP"/>
          </w:rPr>
          <w:tab/>
        </w:r>
      </w:ins>
      <w:ins w:id="106" w:author="SF" w:date="2019-11-07T10:02:00Z">
        <w:r w:rsidRPr="00762996">
          <w:rPr>
            <w:sz w:val="21"/>
            <w:szCs w:val="21"/>
            <w:lang w:val="en-US" w:eastAsia="ja-JP"/>
          </w:rPr>
          <w:t xml:space="preserve">The LMC performs the positioning procedures (to obtain the UE location or to transfer assistance data, as requested at Step </w:t>
        </w:r>
      </w:ins>
      <w:ins w:id="107" w:author="SF" w:date="2019-11-07T10:20:00Z">
        <w:r w:rsidR="003A0623">
          <w:rPr>
            <w:sz w:val="21"/>
            <w:szCs w:val="21"/>
            <w:lang w:val="en-US" w:eastAsia="ja-JP"/>
          </w:rPr>
          <w:t>3</w:t>
        </w:r>
      </w:ins>
      <w:ins w:id="108" w:author="SF" w:date="2019-11-07T10:02:00Z">
        <w:r w:rsidRPr="00762996">
          <w:rPr>
            <w:sz w:val="21"/>
            <w:szCs w:val="21"/>
            <w:lang w:val="en-US" w:eastAsia="ja-JP"/>
          </w:rPr>
          <w:t>).</w:t>
        </w:r>
      </w:ins>
    </w:p>
    <w:p w14:paraId="1E25CCF4" w14:textId="4E544E42" w:rsidR="00F82A6C" w:rsidRPr="00762996" w:rsidRDefault="00F82A6C" w:rsidP="00762996">
      <w:pPr>
        <w:ind w:left="568" w:hanging="284"/>
        <w:rPr>
          <w:ins w:id="109" w:author="SF" w:date="2019-11-07T06:24:00Z"/>
          <w:rFonts w:eastAsia="Times New Roman"/>
          <w:lang w:val="en-US"/>
        </w:rPr>
      </w:pPr>
      <w:ins w:id="110" w:author="SF" w:date="2019-11-07T06:15:00Z">
        <w:r>
          <w:rPr>
            <w:sz w:val="21"/>
            <w:szCs w:val="21"/>
            <w:lang w:val="en-US" w:eastAsia="ja-JP"/>
          </w:rPr>
          <w:t>5.</w:t>
        </w:r>
        <w:r>
          <w:rPr>
            <w:sz w:val="21"/>
            <w:szCs w:val="21"/>
            <w:lang w:val="en-US" w:eastAsia="ja-JP"/>
          </w:rPr>
          <w:tab/>
        </w:r>
      </w:ins>
      <w:ins w:id="111" w:author="SF" w:date="2019-11-07T10:02:00Z">
        <w:r w:rsidR="00762996" w:rsidRPr="00BA2076">
          <w:rPr>
            <w:rFonts w:eastAsia="Times New Roman"/>
            <w:lang w:val="en-US"/>
          </w:rPr>
          <w:t xml:space="preserve">When a location has been obtained or when the requested location assistance data has been transferred to the UE, the serving </w:t>
        </w:r>
        <w:r w:rsidR="00762996">
          <w:rPr>
            <w:rFonts w:eastAsia="Times New Roman"/>
            <w:lang w:val="en-US"/>
          </w:rPr>
          <w:t>NG-RAN Node</w:t>
        </w:r>
        <w:r w:rsidR="00762996" w:rsidRPr="00BA2076">
          <w:rPr>
            <w:rFonts w:eastAsia="Times New Roman"/>
            <w:lang w:val="en-US"/>
          </w:rPr>
          <w:t xml:space="preserve"> returns the Location Response to the AMF to return the current location of the UE or confirm the transfer of assistance data.</w:t>
        </w:r>
      </w:ins>
    </w:p>
    <w:p w14:paraId="595AAF72" w14:textId="42DB847E" w:rsidR="00AC16B4" w:rsidRPr="00AC16B4" w:rsidRDefault="00AC16B4" w:rsidP="00AC16B4">
      <w:pPr>
        <w:ind w:left="568" w:hanging="284"/>
        <w:rPr>
          <w:ins w:id="112" w:author="SF" w:date="2019-11-07T06:15:00Z"/>
          <w:rFonts w:eastAsia="Times New Roman"/>
          <w:lang w:val="en-US"/>
        </w:rPr>
      </w:pPr>
      <w:ins w:id="113" w:author="SF" w:date="2019-11-07T06:24:00Z">
        <w:r>
          <w:rPr>
            <w:sz w:val="21"/>
            <w:szCs w:val="21"/>
            <w:lang w:val="en-US" w:eastAsia="ja-JP"/>
          </w:rPr>
          <w:t>6.</w:t>
        </w:r>
        <w:r>
          <w:rPr>
            <w:sz w:val="21"/>
            <w:szCs w:val="21"/>
            <w:lang w:val="en-US" w:eastAsia="ja-JP"/>
          </w:rPr>
          <w:tab/>
        </w:r>
        <w:r w:rsidRPr="00BA2076">
          <w:rPr>
            <w:rFonts w:eastAsia="Times New Roman"/>
            <w:lang w:val="en-US"/>
          </w:rPr>
          <w:t>Signalling with other 5GCN LCS entities may take place, e.g., to notify the GMLC (e.g., for charging purposes) or to transfer the location estimate to a 3</w:t>
        </w:r>
        <w:r w:rsidRPr="00BA2076">
          <w:rPr>
            <w:rFonts w:eastAsia="Times New Roman"/>
            <w:vertAlign w:val="superscript"/>
            <w:lang w:val="en-US"/>
          </w:rPr>
          <w:t>rd</w:t>
        </w:r>
        <w:r w:rsidRPr="00BA2076">
          <w:rPr>
            <w:rFonts w:eastAsia="Times New Roman"/>
            <w:lang w:val="en-US"/>
          </w:rPr>
          <w:t xml:space="preserve"> party as specified in </w:t>
        </w:r>
        <w:r>
          <w:rPr>
            <w:rFonts w:eastAsia="Times New Roman"/>
            <w:lang w:val="en-US"/>
          </w:rPr>
          <w:t>TS 23.273 [</w:t>
        </w:r>
      </w:ins>
      <w:ins w:id="114" w:author="SF" w:date="2019-11-07T06:25:00Z">
        <w:r>
          <w:rPr>
            <w:rFonts w:eastAsia="Times New Roman"/>
            <w:lang w:val="en-US"/>
          </w:rPr>
          <w:t>3</w:t>
        </w:r>
      </w:ins>
      <w:ins w:id="115" w:author="SF" w:date="2019-11-07T06:24:00Z">
        <w:r>
          <w:rPr>
            <w:rFonts w:eastAsia="Times New Roman"/>
            <w:lang w:val="en-US"/>
          </w:rPr>
          <w:t>]</w:t>
        </w:r>
        <w:r w:rsidRPr="00BA2076">
          <w:rPr>
            <w:rFonts w:eastAsia="Times New Roman"/>
            <w:lang w:val="en-US"/>
          </w:rPr>
          <w:t>.</w:t>
        </w:r>
      </w:ins>
    </w:p>
    <w:p w14:paraId="08DFFE1F" w14:textId="5AB45216" w:rsidR="00F82A6C" w:rsidRDefault="00762996" w:rsidP="00F82A6C">
      <w:pPr>
        <w:pStyle w:val="B1"/>
        <w:rPr>
          <w:ins w:id="116" w:author="SF" w:date="2019-11-07T06:35:00Z"/>
          <w:sz w:val="21"/>
          <w:szCs w:val="21"/>
          <w:lang w:val="en-US" w:eastAsia="ja-JP"/>
        </w:rPr>
      </w:pPr>
      <w:ins w:id="117" w:author="SF" w:date="2019-11-07T10:03:00Z">
        <w:r>
          <w:rPr>
            <w:sz w:val="21"/>
            <w:szCs w:val="21"/>
            <w:lang w:val="en-US" w:eastAsia="ja-JP"/>
          </w:rPr>
          <w:t>7</w:t>
        </w:r>
      </w:ins>
      <w:ins w:id="118" w:author="SF" w:date="2019-11-07T06:15:00Z">
        <w:r w:rsidR="00F82A6C" w:rsidRPr="00726C1B">
          <w:rPr>
            <w:sz w:val="21"/>
            <w:szCs w:val="21"/>
            <w:lang w:val="en-US" w:eastAsia="ja-JP"/>
          </w:rPr>
          <w:t>.</w:t>
        </w:r>
        <w:r w:rsidR="00F82A6C" w:rsidRPr="00726C1B">
          <w:rPr>
            <w:sz w:val="21"/>
            <w:szCs w:val="21"/>
            <w:lang w:val="en-US" w:eastAsia="ja-JP"/>
          </w:rPr>
          <w:tab/>
          <w:t xml:space="preserve">The AMF </w:t>
        </w:r>
      </w:ins>
      <w:ins w:id="119" w:author="SF" w:date="2019-11-07T06:25:00Z">
        <w:r w:rsidR="007F2A2B">
          <w:rPr>
            <w:sz w:val="21"/>
            <w:szCs w:val="21"/>
            <w:lang w:val="en-US" w:eastAsia="ja-JP"/>
          </w:rPr>
          <w:t>sen</w:t>
        </w:r>
      </w:ins>
      <w:ins w:id="120" w:author="SF" w:date="2019-11-07T06:26:00Z">
        <w:r w:rsidR="007F2A2B">
          <w:rPr>
            <w:sz w:val="21"/>
            <w:szCs w:val="21"/>
            <w:lang w:val="en-US" w:eastAsia="ja-JP"/>
          </w:rPr>
          <w:t xml:space="preserve">ds a MO-LR Response to the UE </w:t>
        </w:r>
        <w:r w:rsidR="0046260D">
          <w:rPr>
            <w:sz w:val="21"/>
            <w:szCs w:val="21"/>
            <w:lang w:val="en-US" w:eastAsia="ja-JP"/>
          </w:rPr>
          <w:t>with the result of the location service (e.g., location estimate)</w:t>
        </w:r>
      </w:ins>
      <w:ins w:id="121" w:author="SF" w:date="2019-11-07T06:15:00Z">
        <w:r w:rsidR="00F82A6C" w:rsidRPr="00726C1B">
          <w:rPr>
            <w:sz w:val="21"/>
            <w:szCs w:val="21"/>
            <w:lang w:val="en-US" w:eastAsia="ja-JP"/>
          </w:rPr>
          <w:t>.</w:t>
        </w:r>
      </w:ins>
    </w:p>
    <w:p w14:paraId="5A5106AA" w14:textId="3F10426C" w:rsidR="00E81B5D" w:rsidRPr="00A55097" w:rsidRDefault="00E81B5D" w:rsidP="00E81B5D">
      <w:pPr>
        <w:pStyle w:val="Heading4"/>
        <w:rPr>
          <w:ins w:id="122" w:author="SF" w:date="2019-11-07T06:35:00Z"/>
          <w:lang w:val="en-US" w:eastAsia="zh-CN"/>
        </w:rPr>
      </w:pPr>
      <w:ins w:id="123" w:author="SF" w:date="2019-11-07T06:35:00Z">
        <w:r w:rsidRPr="002A0960">
          <w:rPr>
            <w:lang w:val="en-US" w:eastAsia="zh-CN"/>
          </w:rPr>
          <w:t>5.2.1.</w:t>
        </w:r>
        <w:r>
          <w:rPr>
            <w:lang w:val="en-US" w:eastAsia="zh-CN"/>
          </w:rPr>
          <w:t>5</w:t>
        </w:r>
        <w:r w:rsidRPr="002A0960">
          <w:rPr>
            <w:lang w:val="en-US" w:eastAsia="zh-CN"/>
          </w:rPr>
          <w:tab/>
        </w:r>
      </w:ins>
      <w:ins w:id="124" w:author="SF" w:date="2019-11-07T06:36:00Z">
        <w:r w:rsidR="00416E87" w:rsidRPr="007A6893">
          <w:t>Deferred MT-LR Procedures for Periodic, Triggered, and UE</w:t>
        </w:r>
        <w:r w:rsidR="00416E87" w:rsidRPr="007A6893">
          <w:noBreakHyphen/>
          <w:t>Available Location Events</w:t>
        </w:r>
      </w:ins>
    </w:p>
    <w:p w14:paraId="71799A2C" w14:textId="0D46F31C" w:rsidR="00E81B5D" w:rsidRPr="00AF7B49" w:rsidRDefault="00E81B5D" w:rsidP="00E81B5D">
      <w:pPr>
        <w:rPr>
          <w:ins w:id="125" w:author="SF" w:date="2019-11-07T06:35:00Z"/>
          <w:sz w:val="21"/>
          <w:szCs w:val="21"/>
          <w:lang w:val="en-US"/>
        </w:rPr>
      </w:pPr>
      <w:ins w:id="126" w:author="SF" w:date="2019-11-07T06:35:00Z">
        <w:r w:rsidRPr="00726C1B">
          <w:rPr>
            <w:sz w:val="21"/>
            <w:szCs w:val="21"/>
            <w:lang w:val="en-US"/>
          </w:rPr>
          <w:t xml:space="preserve">Figure </w:t>
        </w:r>
        <w:r>
          <w:rPr>
            <w:rFonts w:hint="eastAsia"/>
            <w:sz w:val="21"/>
            <w:szCs w:val="21"/>
            <w:lang w:val="en-US" w:eastAsia="zh-CN"/>
          </w:rPr>
          <w:t>5</w:t>
        </w:r>
        <w:r w:rsidRPr="00726C1B">
          <w:rPr>
            <w:sz w:val="21"/>
            <w:szCs w:val="21"/>
            <w:lang w:val="en-US"/>
          </w:rPr>
          <w:t>.2.1.</w:t>
        </w:r>
      </w:ins>
      <w:ins w:id="127" w:author="SF" w:date="2019-11-07T06:36:00Z">
        <w:r w:rsidR="00416E87">
          <w:rPr>
            <w:sz w:val="21"/>
            <w:szCs w:val="21"/>
            <w:lang w:val="en-US"/>
          </w:rPr>
          <w:t>5</w:t>
        </w:r>
      </w:ins>
      <w:ins w:id="128" w:author="SF" w:date="2019-11-07T06:35:00Z">
        <w:r w:rsidRPr="00726C1B">
          <w:rPr>
            <w:sz w:val="21"/>
            <w:szCs w:val="21"/>
            <w:lang w:val="en-US"/>
          </w:rPr>
          <w:t xml:space="preserve">-1 illustrates the steps applicable to the UE and NG-RAN node in case of </w:t>
        </w:r>
      </w:ins>
      <w:ins w:id="129" w:author="SF" w:date="2019-11-07T06:36:00Z">
        <w:r w:rsidR="00953922">
          <w:rPr>
            <w:rFonts w:eastAsia="Times New Roman"/>
          </w:rPr>
          <w:t>an</w:t>
        </w:r>
        <w:r w:rsidR="00953922" w:rsidRPr="007A6893">
          <w:rPr>
            <w:rFonts w:eastAsia="Times New Roman"/>
          </w:rPr>
          <w:t xml:space="preserve"> deferred 5GC MT-LR procedures </w:t>
        </w:r>
      </w:ins>
      <w:ins w:id="130" w:author="SF" w:date="2019-11-07T06:35:00Z">
        <w:r w:rsidRPr="00726C1B">
          <w:rPr>
            <w:sz w:val="21"/>
            <w:szCs w:val="21"/>
            <w:lang w:val="en-US"/>
          </w:rPr>
          <w:t xml:space="preserve">involving LMC. </w:t>
        </w:r>
      </w:ins>
    </w:p>
    <w:p w14:paraId="611C71D5" w14:textId="3A63ABCE" w:rsidR="00E81B5D" w:rsidRPr="00AF7B49" w:rsidRDefault="003A0623" w:rsidP="00E81B5D">
      <w:pPr>
        <w:jc w:val="center"/>
        <w:rPr>
          <w:ins w:id="131" w:author="SF" w:date="2019-11-07T06:35:00Z"/>
          <w:sz w:val="21"/>
          <w:szCs w:val="21"/>
          <w:lang w:val="en-US"/>
        </w:rPr>
      </w:pPr>
      <w:ins w:id="132" w:author="SF" w:date="2019-11-07T06:35:00Z">
        <w:r w:rsidRPr="00F2729A">
          <w:object w:dxaOrig="13775" w:dyaOrig="12429" w14:anchorId="75A87302">
            <v:shape id="_x0000_i1028" type="#_x0000_t75" style="width:460.2pt;height:414.6pt" o:ole="">
              <v:imagedata r:id="rId20" o:title=""/>
            </v:shape>
            <o:OLEObject Type="Embed" ProgID="Visio.Drawing.11" ShapeID="_x0000_i1028" DrawAspect="Content" ObjectID="_1634722895" r:id="rId21"/>
          </w:object>
        </w:r>
      </w:ins>
    </w:p>
    <w:p w14:paraId="1B47EF4B" w14:textId="27FE85C3" w:rsidR="00E81B5D" w:rsidRPr="00AF7B49" w:rsidRDefault="00E81B5D" w:rsidP="00E81B5D">
      <w:pPr>
        <w:pStyle w:val="TF"/>
        <w:rPr>
          <w:ins w:id="133" w:author="SF" w:date="2019-11-07T06:35:00Z"/>
          <w:rFonts w:ascii="Times New Roman" w:hAnsi="Times New Roman"/>
          <w:sz w:val="21"/>
          <w:szCs w:val="21"/>
          <w:lang w:val="en-US" w:eastAsia="ja-JP"/>
        </w:rPr>
      </w:pPr>
      <w:ins w:id="134" w:author="SF" w:date="2019-11-07T06:35:00Z">
        <w:r w:rsidRPr="00726C1B">
          <w:rPr>
            <w:rFonts w:ascii="Times New Roman" w:hAnsi="Times New Roman"/>
            <w:sz w:val="21"/>
            <w:szCs w:val="21"/>
            <w:lang w:val="en-US" w:eastAsia="ja-JP"/>
          </w:rPr>
          <w:t xml:space="preserve">Figure </w:t>
        </w:r>
        <w:r>
          <w:rPr>
            <w:rFonts w:ascii="Times New Roman" w:hAnsi="Times New Roman" w:hint="eastAsia"/>
            <w:sz w:val="21"/>
            <w:szCs w:val="21"/>
            <w:lang w:val="en-US" w:eastAsia="zh-CN"/>
          </w:rPr>
          <w:t>5</w:t>
        </w:r>
        <w:r w:rsidRPr="00726C1B">
          <w:rPr>
            <w:rFonts w:ascii="Times New Roman" w:hAnsi="Times New Roman"/>
            <w:sz w:val="21"/>
            <w:szCs w:val="21"/>
            <w:lang w:val="en-US" w:eastAsia="ja-JP"/>
          </w:rPr>
          <w:t>.2.1.</w:t>
        </w:r>
      </w:ins>
      <w:ins w:id="135" w:author="SF" w:date="2019-11-07T09:11:00Z">
        <w:r w:rsidR="008301B4">
          <w:rPr>
            <w:rFonts w:ascii="Times New Roman" w:hAnsi="Times New Roman"/>
            <w:sz w:val="21"/>
            <w:szCs w:val="21"/>
            <w:lang w:val="en-US" w:eastAsia="ja-JP"/>
          </w:rPr>
          <w:t>5</w:t>
        </w:r>
      </w:ins>
      <w:ins w:id="136" w:author="SF" w:date="2019-11-07T06:35:00Z">
        <w:r w:rsidRPr="00726C1B">
          <w:rPr>
            <w:rFonts w:ascii="Times New Roman" w:hAnsi="Times New Roman"/>
            <w:sz w:val="21"/>
            <w:szCs w:val="21"/>
            <w:lang w:val="en-US" w:eastAsia="ja-JP"/>
          </w:rPr>
          <w:t xml:space="preserve">-1: </w:t>
        </w:r>
      </w:ins>
      <w:ins w:id="137" w:author="SF" w:date="2019-11-07T09:11:00Z">
        <w:r w:rsidR="008301B4" w:rsidRPr="008301B4">
          <w:rPr>
            <w:rFonts w:ascii="Times New Roman" w:hAnsi="Times New Roman"/>
            <w:sz w:val="21"/>
            <w:szCs w:val="21"/>
            <w:lang w:val="en-US" w:eastAsia="ja-JP"/>
          </w:rPr>
          <w:t xml:space="preserve">Deferred MT-LR for periodic, triggered and UE available location events </w:t>
        </w:r>
      </w:ins>
      <w:ins w:id="138" w:author="SF" w:date="2019-11-07T06:35:00Z">
        <w:r w:rsidRPr="00726C1B">
          <w:rPr>
            <w:rFonts w:ascii="Times New Roman" w:hAnsi="Times New Roman"/>
            <w:sz w:val="21"/>
            <w:szCs w:val="21"/>
            <w:lang w:val="en-US" w:eastAsia="ja-JP"/>
          </w:rPr>
          <w:t>involving LMC</w:t>
        </w:r>
      </w:ins>
    </w:p>
    <w:p w14:paraId="31B3CDD7" w14:textId="0F462BBE" w:rsidR="00E81B5D" w:rsidRPr="00AF7B49" w:rsidRDefault="00E81B5D" w:rsidP="00E81B5D">
      <w:pPr>
        <w:pStyle w:val="B1"/>
        <w:ind w:left="0" w:firstLine="0"/>
        <w:rPr>
          <w:ins w:id="139" w:author="SF" w:date="2019-11-07T06:35:00Z"/>
          <w:sz w:val="21"/>
          <w:szCs w:val="21"/>
          <w:lang w:val="en-US" w:eastAsia="ja-JP"/>
        </w:rPr>
      </w:pPr>
      <w:ins w:id="140" w:author="SF" w:date="2019-11-07T06:35:00Z">
        <w:r w:rsidRPr="00726C1B">
          <w:rPr>
            <w:sz w:val="21"/>
            <w:szCs w:val="21"/>
            <w:lang w:val="en-US" w:eastAsia="ja-JP"/>
          </w:rPr>
          <w:t xml:space="preserve">The steps of Figure </w:t>
        </w:r>
        <w:r>
          <w:rPr>
            <w:sz w:val="21"/>
            <w:szCs w:val="21"/>
            <w:lang w:val="en-US"/>
          </w:rPr>
          <w:t>5</w:t>
        </w:r>
        <w:r w:rsidRPr="00726C1B">
          <w:rPr>
            <w:sz w:val="21"/>
            <w:szCs w:val="21"/>
            <w:lang w:val="en-US"/>
          </w:rPr>
          <w:t>.2.1.</w:t>
        </w:r>
      </w:ins>
      <w:ins w:id="141" w:author="SF" w:date="2019-11-07T09:11:00Z">
        <w:r w:rsidR="008301B4">
          <w:rPr>
            <w:sz w:val="21"/>
            <w:szCs w:val="21"/>
            <w:lang w:val="en-US"/>
          </w:rPr>
          <w:t>5</w:t>
        </w:r>
      </w:ins>
      <w:ins w:id="142" w:author="SF" w:date="2019-11-07T06:35:00Z">
        <w:r w:rsidRPr="00726C1B">
          <w:rPr>
            <w:sz w:val="21"/>
            <w:szCs w:val="21"/>
            <w:lang w:val="en-US"/>
          </w:rPr>
          <w:t xml:space="preserve">-1 </w:t>
        </w:r>
        <w:r w:rsidRPr="00726C1B">
          <w:rPr>
            <w:sz w:val="21"/>
            <w:szCs w:val="21"/>
            <w:lang w:val="en-US" w:eastAsia="ja-JP"/>
          </w:rPr>
          <w:t>are as follows:</w:t>
        </w:r>
      </w:ins>
    </w:p>
    <w:p w14:paraId="1ED70EB6" w14:textId="4F4D0F1B" w:rsidR="008301B4" w:rsidRPr="008301B4" w:rsidRDefault="008301B4" w:rsidP="008301B4">
      <w:pPr>
        <w:ind w:left="568" w:hanging="284"/>
        <w:rPr>
          <w:ins w:id="143" w:author="SF" w:date="2019-11-07T09:12:00Z"/>
          <w:rFonts w:eastAsia="Malgun Gothic"/>
          <w:noProof/>
          <w:lang w:val="en-US" w:eastAsia="ko-KR"/>
        </w:rPr>
      </w:pPr>
      <w:ins w:id="144" w:author="SF" w:date="2019-11-07T09:12:00Z">
        <w:r w:rsidRPr="008301B4">
          <w:rPr>
            <w:rFonts w:eastAsia="Times New Roman"/>
            <w:lang w:val="en-US"/>
          </w:rPr>
          <w:t>1.</w:t>
        </w:r>
        <w:r w:rsidRPr="008301B4">
          <w:rPr>
            <w:rFonts w:eastAsia="Times New Roman"/>
            <w:lang w:val="en-US"/>
          </w:rPr>
          <w:tab/>
          <w:t xml:space="preserve">The serving AMF of the target UE receives </w:t>
        </w:r>
      </w:ins>
      <w:ins w:id="145" w:author="SF" w:date="2019-11-07T10:04:00Z">
        <w:r w:rsidR="00817FF0">
          <w:rPr>
            <w:rFonts w:eastAsia="Times New Roman"/>
            <w:lang w:val="en-US"/>
          </w:rPr>
          <w:t xml:space="preserve">a </w:t>
        </w:r>
      </w:ins>
      <w:ins w:id="146" w:author="SF" w:date="2019-11-07T09:13:00Z">
        <w:r>
          <w:rPr>
            <w:rFonts w:eastAsia="Times New Roman"/>
            <w:lang w:val="en-US"/>
          </w:rPr>
          <w:t xml:space="preserve">Location Request for a </w:t>
        </w:r>
        <w:r w:rsidRPr="008301B4">
          <w:rPr>
            <w:sz w:val="21"/>
            <w:szCs w:val="21"/>
            <w:lang w:val="en-US" w:eastAsia="ja-JP"/>
          </w:rPr>
          <w:t>Deferred MT-LR</w:t>
        </w:r>
      </w:ins>
      <w:ins w:id="147" w:author="SF" w:date="2019-11-07T09:14:00Z">
        <w:r>
          <w:rPr>
            <w:sz w:val="21"/>
            <w:szCs w:val="21"/>
            <w:lang w:val="en-US" w:eastAsia="ja-JP"/>
          </w:rPr>
          <w:t xml:space="preserve">. </w:t>
        </w:r>
      </w:ins>
    </w:p>
    <w:p w14:paraId="5A63D720" w14:textId="10AA1B48" w:rsidR="008301B4" w:rsidRPr="008301B4" w:rsidRDefault="008301B4" w:rsidP="008301B4">
      <w:pPr>
        <w:ind w:left="568" w:hanging="284"/>
        <w:rPr>
          <w:ins w:id="148" w:author="SF" w:date="2019-11-07T09:12:00Z"/>
          <w:rFonts w:eastAsia="Malgun Gothic"/>
          <w:noProof/>
          <w:lang w:val="en-US" w:eastAsia="ko-KR"/>
        </w:rPr>
      </w:pPr>
      <w:ins w:id="149" w:author="SF" w:date="2019-11-07T09:14:00Z">
        <w:r>
          <w:rPr>
            <w:rFonts w:eastAsia="Malgun Gothic"/>
            <w:noProof/>
            <w:lang w:val="en-US" w:eastAsia="ko-KR"/>
          </w:rPr>
          <w:t>2</w:t>
        </w:r>
      </w:ins>
      <w:ins w:id="150" w:author="SF" w:date="2019-11-07T09:12:00Z">
        <w:r w:rsidRPr="008301B4">
          <w:rPr>
            <w:rFonts w:eastAsia="Malgun Gothic"/>
            <w:noProof/>
            <w:lang w:val="en-US" w:eastAsia="ko-KR"/>
          </w:rPr>
          <w:t>.</w:t>
        </w:r>
        <w:r w:rsidRPr="008301B4">
          <w:rPr>
            <w:rFonts w:eastAsia="Malgun Gothic"/>
            <w:noProof/>
            <w:lang w:val="en-US" w:eastAsia="ko-KR"/>
          </w:rPr>
          <w:tab/>
          <w:t>If the UE is not currently reachable (e.g. is using eDRX or PSM), the AMF waits for the UE to become reachable.</w:t>
        </w:r>
      </w:ins>
    </w:p>
    <w:p w14:paraId="4340C69C" w14:textId="0A64D193" w:rsidR="008301B4" w:rsidRPr="008301B4" w:rsidRDefault="008301B4" w:rsidP="008301B4">
      <w:pPr>
        <w:ind w:left="568" w:hanging="284"/>
        <w:rPr>
          <w:ins w:id="151" w:author="SF" w:date="2019-11-07T09:12:00Z"/>
          <w:rFonts w:eastAsia="Malgun Gothic"/>
          <w:noProof/>
          <w:lang w:val="en-US" w:eastAsia="ko-KR"/>
        </w:rPr>
      </w:pPr>
      <w:ins w:id="152" w:author="SF" w:date="2019-11-07T09:14:00Z">
        <w:r>
          <w:rPr>
            <w:rFonts w:eastAsia="Malgun Gothic"/>
            <w:noProof/>
            <w:lang w:val="en-US" w:eastAsia="ko-KR"/>
          </w:rPr>
          <w:t>3</w:t>
        </w:r>
      </w:ins>
      <w:ins w:id="153" w:author="SF" w:date="2019-11-07T09:12:00Z">
        <w:r w:rsidRPr="008301B4">
          <w:rPr>
            <w:rFonts w:eastAsia="Malgun Gothic"/>
            <w:noProof/>
            <w:lang w:val="en-US" w:eastAsia="ko-KR"/>
          </w:rPr>
          <w:t>.</w:t>
        </w:r>
        <w:r w:rsidRPr="008301B4">
          <w:rPr>
            <w:rFonts w:eastAsia="Malgun Gothic"/>
            <w:noProof/>
            <w:lang w:val="en-US" w:eastAsia="ko-KR"/>
          </w:rPr>
          <w:tab/>
          <w:t xml:space="preserve">Once the UE is reachable, if the UE is then in CM IDLE state, the AMF initiates a network triggered Service Request procedure to establish a signalling connection with the UE. </w:t>
        </w:r>
      </w:ins>
    </w:p>
    <w:p w14:paraId="27101C4D" w14:textId="2F742DB8" w:rsidR="008301B4" w:rsidRPr="008301B4" w:rsidRDefault="008301B4" w:rsidP="008301B4">
      <w:pPr>
        <w:ind w:left="568" w:hanging="284"/>
        <w:rPr>
          <w:ins w:id="154" w:author="SF" w:date="2019-11-07T09:12:00Z"/>
          <w:rFonts w:eastAsia="Malgun Gothic"/>
          <w:noProof/>
          <w:lang w:val="en-US" w:eastAsia="ko-KR"/>
        </w:rPr>
      </w:pPr>
      <w:ins w:id="155" w:author="SF" w:date="2019-11-07T09:18:00Z">
        <w:r>
          <w:rPr>
            <w:rFonts w:eastAsia="Malgun Gothic"/>
            <w:noProof/>
            <w:lang w:val="en-US" w:eastAsia="ko-KR"/>
          </w:rPr>
          <w:t>4</w:t>
        </w:r>
      </w:ins>
      <w:ins w:id="156" w:author="SF" w:date="2019-11-07T09:12:00Z">
        <w:r w:rsidRPr="008301B4">
          <w:rPr>
            <w:rFonts w:eastAsia="Malgun Gothic"/>
            <w:noProof/>
            <w:lang w:val="en-US" w:eastAsia="ko-KR"/>
          </w:rPr>
          <w:t>.</w:t>
        </w:r>
        <w:r w:rsidRPr="008301B4">
          <w:rPr>
            <w:rFonts w:eastAsia="Malgun Gothic"/>
            <w:noProof/>
            <w:lang w:val="en-US" w:eastAsia="ko-KR"/>
          </w:rPr>
          <w:tab/>
        </w:r>
      </w:ins>
      <w:ins w:id="157" w:author="SF" w:date="2019-11-07T09:16:00Z">
        <w:r w:rsidRPr="00732465">
          <w:rPr>
            <w:sz w:val="21"/>
            <w:szCs w:val="21"/>
            <w:lang w:val="en-US" w:eastAsia="ja-JP"/>
          </w:rPr>
          <w:t xml:space="preserve">If the UE must either be notified or notified with privacy verification </w:t>
        </w:r>
        <w:r>
          <w:rPr>
            <w:sz w:val="21"/>
            <w:szCs w:val="21"/>
            <w:lang w:val="en-US" w:eastAsia="ja-JP"/>
          </w:rPr>
          <w:t xml:space="preserve">the Location Notification/Verification procedures occur </w:t>
        </w:r>
        <w:r w:rsidRPr="00732465">
          <w:rPr>
            <w:sz w:val="21"/>
            <w:szCs w:val="21"/>
            <w:lang w:val="en-US" w:eastAsia="ja-JP"/>
          </w:rPr>
          <w:t>as specified in TS 23.273 [</w:t>
        </w:r>
        <w:r>
          <w:rPr>
            <w:sz w:val="21"/>
            <w:szCs w:val="21"/>
            <w:lang w:val="en-US" w:eastAsia="ja-JP"/>
          </w:rPr>
          <w:t>3</w:t>
        </w:r>
        <w:r w:rsidRPr="00732465">
          <w:rPr>
            <w:sz w:val="21"/>
            <w:szCs w:val="21"/>
            <w:lang w:val="en-US" w:eastAsia="ja-JP"/>
          </w:rPr>
          <w:t>]</w:t>
        </w:r>
      </w:ins>
      <w:ins w:id="158" w:author="SF" w:date="2019-11-07T09:15:00Z">
        <w:r>
          <w:rPr>
            <w:sz w:val="21"/>
            <w:szCs w:val="21"/>
            <w:lang w:val="en-US" w:eastAsia="ja-JP"/>
          </w:rPr>
          <w:t>.</w:t>
        </w:r>
      </w:ins>
    </w:p>
    <w:p w14:paraId="0154A68E" w14:textId="54D09100" w:rsidR="008301B4" w:rsidRPr="008301B4" w:rsidRDefault="008301B4" w:rsidP="008301B4">
      <w:pPr>
        <w:ind w:left="568" w:hanging="284"/>
        <w:rPr>
          <w:ins w:id="159" w:author="SF" w:date="2019-11-07T09:12:00Z"/>
          <w:rFonts w:eastAsia="Times New Roman"/>
          <w:lang w:val="en-US"/>
        </w:rPr>
      </w:pPr>
      <w:ins w:id="160" w:author="SF" w:date="2019-11-07T09:18:00Z">
        <w:r>
          <w:rPr>
            <w:rFonts w:eastAsia="Malgun Gothic"/>
            <w:noProof/>
            <w:lang w:val="en-US" w:eastAsia="ko-KR"/>
          </w:rPr>
          <w:t>5</w:t>
        </w:r>
      </w:ins>
      <w:ins w:id="161" w:author="SF" w:date="2019-11-07T09:12:00Z">
        <w:r w:rsidRPr="008301B4">
          <w:rPr>
            <w:rFonts w:eastAsia="Malgun Gothic"/>
            <w:noProof/>
            <w:lang w:val="en-US" w:eastAsia="ko-KR"/>
          </w:rPr>
          <w:t>.</w:t>
        </w:r>
        <w:r w:rsidRPr="008301B4">
          <w:rPr>
            <w:rFonts w:eastAsia="Malgun Gothic"/>
            <w:noProof/>
            <w:lang w:val="en-US" w:eastAsia="ko-KR"/>
          </w:rPr>
          <w:tab/>
        </w:r>
      </w:ins>
      <w:ins w:id="162" w:author="SF" w:date="2019-11-07T09:16:00Z">
        <w:r w:rsidRPr="00726C1B">
          <w:rPr>
            <w:sz w:val="21"/>
            <w:szCs w:val="21"/>
            <w:lang w:val="en-US" w:eastAsia="ja-JP"/>
          </w:rPr>
          <w:t>The AMF selects the serving NG-RAN node (LMC) to perform the positioning</w:t>
        </w:r>
        <w:r>
          <w:rPr>
            <w:sz w:val="21"/>
            <w:szCs w:val="21"/>
            <w:lang w:val="en-US" w:eastAsia="ja-JP"/>
          </w:rPr>
          <w:t>.</w:t>
        </w:r>
      </w:ins>
    </w:p>
    <w:p w14:paraId="27864D1C" w14:textId="5DD18E9C" w:rsidR="008301B4" w:rsidRPr="008301B4" w:rsidRDefault="008301B4" w:rsidP="008301B4">
      <w:pPr>
        <w:ind w:left="568" w:hanging="284"/>
        <w:rPr>
          <w:ins w:id="163" w:author="SF" w:date="2019-11-07T09:12:00Z"/>
          <w:rFonts w:eastAsia="Times New Roman"/>
          <w:lang w:val="en-US"/>
        </w:rPr>
      </w:pPr>
      <w:ins w:id="164" w:author="SF" w:date="2019-11-07T09:18:00Z">
        <w:r>
          <w:rPr>
            <w:rFonts w:eastAsia="Times New Roman"/>
            <w:lang w:val="en-US"/>
          </w:rPr>
          <w:t>6</w:t>
        </w:r>
      </w:ins>
      <w:ins w:id="165" w:author="SF" w:date="2019-11-07T09:12:00Z">
        <w:r w:rsidRPr="008301B4">
          <w:rPr>
            <w:rFonts w:eastAsia="Times New Roman"/>
            <w:lang w:val="en-US"/>
          </w:rPr>
          <w:t>.</w:t>
        </w:r>
        <w:r w:rsidRPr="008301B4">
          <w:rPr>
            <w:rFonts w:eastAsia="Times New Roman"/>
            <w:lang w:val="en-US"/>
          </w:rPr>
          <w:tab/>
          <w:t xml:space="preserve">The AMF sends a Location Request the serving NG-RAN Node. </w:t>
        </w:r>
      </w:ins>
    </w:p>
    <w:p w14:paraId="6648F580" w14:textId="5283B6AE" w:rsidR="008301B4" w:rsidRPr="008301B4" w:rsidRDefault="008301B4" w:rsidP="008301B4">
      <w:pPr>
        <w:pStyle w:val="B1"/>
        <w:rPr>
          <w:ins w:id="166" w:author="SF" w:date="2019-11-07T09:12:00Z"/>
          <w:sz w:val="21"/>
          <w:szCs w:val="21"/>
          <w:lang w:val="en-US" w:eastAsia="ja-JP"/>
        </w:rPr>
      </w:pPr>
      <w:ins w:id="167" w:author="SF" w:date="2019-11-07T09:18:00Z">
        <w:r>
          <w:rPr>
            <w:rFonts w:eastAsia="Times New Roman"/>
            <w:lang w:val="en-US"/>
          </w:rPr>
          <w:t>7</w:t>
        </w:r>
      </w:ins>
      <w:ins w:id="168" w:author="SF" w:date="2019-11-07T09:12:00Z">
        <w:r w:rsidRPr="008301B4">
          <w:rPr>
            <w:rFonts w:eastAsia="Times New Roman"/>
            <w:lang w:val="en-US"/>
          </w:rPr>
          <w:t>.</w:t>
        </w:r>
        <w:r w:rsidRPr="008301B4">
          <w:rPr>
            <w:rFonts w:eastAsia="Times New Roman"/>
            <w:lang w:val="en-US"/>
          </w:rPr>
          <w:tab/>
        </w:r>
      </w:ins>
      <w:ins w:id="169" w:author="SF" w:date="2019-11-07T10:05:00Z">
        <w:r w:rsidR="00AB139B" w:rsidRPr="00762996">
          <w:rPr>
            <w:sz w:val="21"/>
            <w:szCs w:val="21"/>
            <w:lang w:val="en-US" w:eastAsia="ja-JP"/>
          </w:rPr>
          <w:t>The LMC performs the positioning procedures to obtain the UE location</w:t>
        </w:r>
        <w:r w:rsidR="00AB139B">
          <w:rPr>
            <w:sz w:val="21"/>
            <w:szCs w:val="21"/>
            <w:lang w:val="en-US" w:eastAsia="ja-JP"/>
          </w:rPr>
          <w:t>.</w:t>
        </w:r>
      </w:ins>
    </w:p>
    <w:p w14:paraId="30E3500D" w14:textId="4B0ECEAE" w:rsidR="008301B4" w:rsidRPr="008301B4" w:rsidRDefault="008301B4" w:rsidP="008301B4">
      <w:pPr>
        <w:ind w:left="568" w:hanging="284"/>
        <w:rPr>
          <w:ins w:id="170" w:author="SF" w:date="2019-11-07T09:12:00Z"/>
          <w:rFonts w:eastAsia="SimSun"/>
          <w:color w:val="000000"/>
          <w:lang w:val="x-none"/>
        </w:rPr>
      </w:pPr>
      <w:ins w:id="171" w:author="SF" w:date="2019-11-07T09:19:00Z">
        <w:r>
          <w:rPr>
            <w:rFonts w:eastAsia="SimSun"/>
            <w:lang w:val="en-US"/>
          </w:rPr>
          <w:t>8</w:t>
        </w:r>
      </w:ins>
      <w:ins w:id="172" w:author="SF" w:date="2019-11-07T09:12:00Z">
        <w:r w:rsidRPr="008301B4">
          <w:rPr>
            <w:rFonts w:eastAsia="SimSun"/>
            <w:lang w:val="en-US"/>
          </w:rPr>
          <w:t>.</w:t>
        </w:r>
        <w:r w:rsidRPr="008301B4">
          <w:rPr>
            <w:rFonts w:eastAsia="SimSun"/>
            <w:lang w:val="en-US"/>
          </w:rPr>
          <w:tab/>
        </w:r>
        <w:r w:rsidRPr="008301B4">
          <w:rPr>
            <w:rFonts w:eastAsia="SimSun"/>
            <w:lang w:val="x-none"/>
          </w:rPr>
          <w:t>If periodic or triggered location was requested, the LM</w:t>
        </w:r>
        <w:r w:rsidRPr="008301B4">
          <w:rPr>
            <w:rFonts w:eastAsia="SimSun"/>
            <w:lang w:val="en-US"/>
          </w:rPr>
          <w:t>C</w:t>
        </w:r>
        <w:r w:rsidRPr="008301B4">
          <w:rPr>
            <w:rFonts w:eastAsia="SimSun"/>
            <w:lang w:val="x-none"/>
          </w:rPr>
          <w:t xml:space="preserve"> sends LCS Periodic-Triggered Invoke Request to the UE</w:t>
        </w:r>
      </w:ins>
      <w:ins w:id="173" w:author="SF" w:date="2019-11-07T09:19:00Z">
        <w:r>
          <w:rPr>
            <w:rFonts w:eastAsia="SimSun"/>
            <w:lang w:val="en-US"/>
          </w:rPr>
          <w:t xml:space="preserve"> </w:t>
        </w:r>
      </w:ins>
      <w:ins w:id="174" w:author="SF" w:date="2019-11-07T10:07:00Z">
        <w:r w:rsidR="00AB139B">
          <w:rPr>
            <w:rFonts w:eastAsia="SimSun"/>
            <w:lang w:val="en-US"/>
          </w:rPr>
          <w:t>a</w:t>
        </w:r>
      </w:ins>
      <w:ins w:id="175" w:author="SF" w:date="2019-11-07T09:12:00Z">
        <w:r w:rsidRPr="008301B4">
          <w:rPr>
            <w:rFonts w:eastAsia="SimSun"/>
            <w:lang w:val="en-US"/>
          </w:rPr>
          <w:t xml:space="preserve">s specified in </w:t>
        </w:r>
        <w:r w:rsidRPr="008301B4">
          <w:rPr>
            <w:rFonts w:eastAsia="Malgun Gothic"/>
            <w:noProof/>
            <w:lang w:val="en-US" w:eastAsia="ko-KR"/>
          </w:rPr>
          <w:t>TS 23.273 [</w:t>
        </w:r>
      </w:ins>
      <w:ins w:id="176" w:author="SF" w:date="2019-11-07T09:19:00Z">
        <w:r>
          <w:rPr>
            <w:rFonts w:eastAsia="Malgun Gothic"/>
            <w:noProof/>
            <w:lang w:val="en-US" w:eastAsia="ko-KR"/>
          </w:rPr>
          <w:t>3</w:t>
        </w:r>
      </w:ins>
      <w:ins w:id="177" w:author="SF" w:date="2019-11-07T09:12:00Z">
        <w:r w:rsidRPr="008301B4">
          <w:rPr>
            <w:rFonts w:eastAsia="Malgun Gothic"/>
            <w:noProof/>
            <w:lang w:val="en-US" w:eastAsia="ko-KR"/>
          </w:rPr>
          <w:t>]</w:t>
        </w:r>
      </w:ins>
      <w:ins w:id="178" w:author="SF" w:date="2019-11-07T09:19:00Z">
        <w:r>
          <w:rPr>
            <w:rFonts w:eastAsia="Malgun Gothic"/>
            <w:noProof/>
            <w:lang w:val="en-US" w:eastAsia="ko-KR"/>
          </w:rPr>
          <w:t>.</w:t>
        </w:r>
      </w:ins>
      <w:ins w:id="179" w:author="SF" w:date="2019-11-07T09:12:00Z">
        <w:r w:rsidRPr="008301B4">
          <w:rPr>
            <w:rFonts w:eastAsia="SimSun"/>
            <w:color w:val="000000"/>
            <w:lang w:eastAsia="ja-JP"/>
          </w:rPr>
          <w:t xml:space="preserve"> </w:t>
        </w:r>
      </w:ins>
    </w:p>
    <w:p w14:paraId="022CC1D7" w14:textId="442EC9B9" w:rsidR="008301B4" w:rsidRPr="009D35B0" w:rsidRDefault="008301B4" w:rsidP="008301B4">
      <w:pPr>
        <w:ind w:left="568" w:hanging="284"/>
        <w:rPr>
          <w:ins w:id="180" w:author="SF" w:date="2019-11-07T09:12:00Z"/>
          <w:rFonts w:eastAsia="Times New Roman"/>
          <w:lang w:val="en-US"/>
        </w:rPr>
      </w:pPr>
      <w:ins w:id="181" w:author="SF" w:date="2019-11-07T09:20:00Z">
        <w:r>
          <w:rPr>
            <w:rFonts w:eastAsia="Times New Roman"/>
            <w:lang w:val="en-US"/>
          </w:rPr>
          <w:t>9</w:t>
        </w:r>
      </w:ins>
      <w:ins w:id="182" w:author="SF" w:date="2019-11-07T09:12:00Z">
        <w:r w:rsidRPr="008301B4">
          <w:rPr>
            <w:rFonts w:eastAsia="Times New Roman"/>
            <w:lang w:val="en-US"/>
          </w:rPr>
          <w:t>.</w:t>
        </w:r>
        <w:r w:rsidRPr="008301B4">
          <w:rPr>
            <w:rFonts w:eastAsia="Times New Roman"/>
            <w:lang w:val="en-US"/>
          </w:rPr>
          <w:tab/>
          <w:t xml:space="preserve">The LMC sends the </w:t>
        </w:r>
      </w:ins>
      <w:ins w:id="183" w:author="SF" w:date="2019-11-07T09:20:00Z">
        <w:r>
          <w:rPr>
            <w:rFonts w:eastAsia="Times New Roman"/>
            <w:lang w:val="en-US"/>
          </w:rPr>
          <w:t>LCS</w:t>
        </w:r>
      </w:ins>
      <w:ins w:id="184" w:author="SF" w:date="2019-11-07T09:12:00Z">
        <w:r w:rsidRPr="008301B4">
          <w:rPr>
            <w:rFonts w:eastAsia="Times New Roman"/>
            <w:lang w:val="en-US"/>
          </w:rPr>
          <w:t xml:space="preserve"> Response message to the AMF to respond to the request at step </w:t>
        </w:r>
      </w:ins>
      <w:ins w:id="185" w:author="SF" w:date="2019-11-07T09:20:00Z">
        <w:r>
          <w:rPr>
            <w:rFonts w:eastAsia="Times New Roman"/>
            <w:lang w:val="en-US"/>
          </w:rPr>
          <w:t>6</w:t>
        </w:r>
      </w:ins>
      <w:ins w:id="186" w:author="SF" w:date="2019-11-07T09:12:00Z">
        <w:r w:rsidRPr="008301B4">
          <w:rPr>
            <w:rFonts w:eastAsia="Times New Roman"/>
            <w:lang w:val="x-none"/>
          </w:rPr>
          <w:t>.</w:t>
        </w:r>
        <w:r w:rsidRPr="008301B4">
          <w:rPr>
            <w:rFonts w:eastAsia="Times New Roman"/>
            <w:lang w:val="en-US"/>
          </w:rPr>
          <w:t xml:space="preserve"> </w:t>
        </w:r>
        <w:r w:rsidRPr="008301B4">
          <w:rPr>
            <w:rFonts w:eastAsia="Times New Roman"/>
            <w:lang w:val="en-US"/>
          </w:rPr>
          <w:br/>
        </w:r>
        <w:r w:rsidRPr="008301B4">
          <w:rPr>
            <w:rFonts w:eastAsia="Times New Roman"/>
            <w:lang w:val="x-none"/>
          </w:rPr>
          <w:t>For a request for the UE available location event, the response includes any UE location obtained at step </w:t>
        </w:r>
      </w:ins>
      <w:ins w:id="187" w:author="SF" w:date="2019-11-07T09:20:00Z">
        <w:r>
          <w:rPr>
            <w:rFonts w:eastAsia="Times New Roman"/>
            <w:lang w:val="en-US"/>
          </w:rPr>
          <w:t>7</w:t>
        </w:r>
      </w:ins>
      <w:ins w:id="188" w:author="SF" w:date="2019-11-07T09:12:00Z">
        <w:r w:rsidRPr="008301B4">
          <w:rPr>
            <w:rFonts w:eastAsia="Times New Roman"/>
            <w:lang w:val="x-none"/>
          </w:rPr>
          <w:t xml:space="preserve"> and </w:t>
        </w:r>
        <w:r w:rsidRPr="008301B4">
          <w:rPr>
            <w:rFonts w:eastAsia="Times New Roman"/>
            <w:lang w:val="x-none"/>
          </w:rPr>
          <w:lastRenderedPageBreak/>
          <w:t>the LM</w:t>
        </w:r>
        <w:r w:rsidRPr="008301B4">
          <w:rPr>
            <w:rFonts w:eastAsia="Times New Roman"/>
            <w:lang w:val="en-US"/>
          </w:rPr>
          <w:t>C</w:t>
        </w:r>
        <w:r w:rsidRPr="008301B4">
          <w:rPr>
            <w:rFonts w:eastAsia="Times New Roman"/>
            <w:lang w:val="x-none"/>
          </w:rPr>
          <w:t xml:space="preserve"> then releases all resources</w:t>
        </w:r>
        <w:r w:rsidRPr="008301B4">
          <w:rPr>
            <w:rFonts w:eastAsia="Times New Roman"/>
            <w:lang w:val="en-US"/>
          </w:rPr>
          <w:t>.</w:t>
        </w:r>
        <w:r w:rsidRPr="008301B4">
          <w:rPr>
            <w:rFonts w:eastAsia="Times New Roman"/>
            <w:lang w:val="en-US"/>
          </w:rPr>
          <w:br/>
        </w:r>
        <w:r w:rsidRPr="008301B4">
          <w:rPr>
            <w:rFonts w:eastAsia="Times New Roman"/>
            <w:lang w:val="x-none"/>
          </w:rPr>
          <w:t>For a periodic or triggered location request, the response includes any location obtained at step </w:t>
        </w:r>
      </w:ins>
      <w:ins w:id="189" w:author="SF" w:date="2019-11-07T09:21:00Z">
        <w:r w:rsidR="009D35B0">
          <w:rPr>
            <w:rFonts w:eastAsia="Times New Roman"/>
            <w:lang w:val="en-US"/>
          </w:rPr>
          <w:t>7</w:t>
        </w:r>
      </w:ins>
      <w:ins w:id="190" w:author="SF" w:date="2019-11-07T09:12:00Z">
        <w:r w:rsidRPr="008301B4">
          <w:rPr>
            <w:rFonts w:eastAsia="Times New Roman"/>
            <w:lang w:val="x-none"/>
          </w:rPr>
          <w:t xml:space="preserve">, a confirmation of whether periodic or triggered location was successfully activated in the UE according to step </w:t>
        </w:r>
      </w:ins>
      <w:ins w:id="191" w:author="SF" w:date="2019-11-07T09:21:00Z">
        <w:r w:rsidR="009D35B0">
          <w:rPr>
            <w:rFonts w:eastAsia="Times New Roman"/>
            <w:lang w:val="en-US"/>
          </w:rPr>
          <w:t>8.</w:t>
        </w:r>
      </w:ins>
    </w:p>
    <w:p w14:paraId="0A14FE65" w14:textId="6CF15009" w:rsidR="008301B4" w:rsidRPr="008301B4" w:rsidRDefault="008301B4" w:rsidP="008301B4">
      <w:pPr>
        <w:ind w:left="568" w:hanging="284"/>
        <w:rPr>
          <w:ins w:id="192" w:author="SF" w:date="2019-11-07T09:12:00Z"/>
          <w:rFonts w:eastAsia="Times New Roman"/>
          <w:lang w:val="x-none"/>
        </w:rPr>
      </w:pPr>
      <w:ins w:id="193" w:author="SF" w:date="2019-11-07T09:12:00Z">
        <w:r w:rsidRPr="008301B4">
          <w:rPr>
            <w:rFonts w:eastAsia="Times New Roman"/>
            <w:lang w:val="en-US"/>
          </w:rPr>
          <w:t>1</w:t>
        </w:r>
      </w:ins>
      <w:ins w:id="194" w:author="SF" w:date="2019-11-07T09:22:00Z">
        <w:r w:rsidR="009D35B0">
          <w:rPr>
            <w:rFonts w:eastAsia="Times New Roman"/>
            <w:lang w:val="en-US"/>
          </w:rPr>
          <w:t>0</w:t>
        </w:r>
      </w:ins>
      <w:ins w:id="195" w:author="SF" w:date="2019-11-07T09:12:00Z">
        <w:r w:rsidRPr="008301B4">
          <w:rPr>
            <w:rFonts w:eastAsia="Times New Roman"/>
            <w:lang w:val="en-US"/>
          </w:rPr>
          <w:t>.</w:t>
        </w:r>
        <w:r w:rsidRPr="008301B4">
          <w:rPr>
            <w:rFonts w:eastAsia="Times New Roman"/>
            <w:lang w:val="en-US"/>
          </w:rPr>
          <w:tab/>
        </w:r>
        <w:r w:rsidRPr="008301B4">
          <w:rPr>
            <w:rFonts w:eastAsia="Times New Roman"/>
            <w:lang w:val="x-none"/>
          </w:rPr>
          <w:t xml:space="preserve">The AMF </w:t>
        </w:r>
      </w:ins>
      <w:ins w:id="196" w:author="SF" w:date="2019-11-07T09:22:00Z">
        <w:r w:rsidR="009D35B0">
          <w:rPr>
            <w:rFonts w:eastAsia="Times New Roman"/>
            <w:lang w:val="en-US"/>
          </w:rPr>
          <w:t xml:space="preserve">sends </w:t>
        </w:r>
      </w:ins>
      <w:ins w:id="197" w:author="SF" w:date="2019-11-07T09:12:00Z">
        <w:r w:rsidRPr="008301B4">
          <w:rPr>
            <w:rFonts w:eastAsia="Times New Roman"/>
            <w:lang w:val="x-none"/>
          </w:rPr>
          <w:t>any location received at step </w:t>
        </w:r>
      </w:ins>
      <w:ins w:id="198" w:author="SF" w:date="2019-11-07T09:23:00Z">
        <w:r w:rsidR="009D35B0">
          <w:rPr>
            <w:rFonts w:eastAsia="Times New Roman"/>
            <w:lang w:val="en-US"/>
          </w:rPr>
          <w:t>9</w:t>
        </w:r>
      </w:ins>
      <w:ins w:id="199" w:author="SF" w:date="2019-11-07T09:12:00Z">
        <w:r w:rsidRPr="008301B4">
          <w:rPr>
            <w:rFonts w:eastAsia="Times New Roman"/>
            <w:lang w:val="x-none"/>
          </w:rPr>
          <w:t xml:space="preserve"> and, for periodic or triggered location, a confirmation of whether or not periodic or triggered location was successfully activated in the target UE</w:t>
        </w:r>
      </w:ins>
      <w:ins w:id="200" w:author="SF" w:date="2019-11-07T09:23:00Z">
        <w:r w:rsidR="009D35B0">
          <w:rPr>
            <w:rFonts w:eastAsia="Times New Roman"/>
            <w:lang w:val="en-US"/>
          </w:rPr>
          <w:t xml:space="preserve"> to 5GC LCS Entities.</w:t>
        </w:r>
      </w:ins>
    </w:p>
    <w:p w14:paraId="62701F64" w14:textId="43965AB5" w:rsidR="008301B4" w:rsidRPr="008301B4" w:rsidRDefault="008301B4" w:rsidP="008301B4">
      <w:pPr>
        <w:ind w:left="568" w:hanging="284"/>
        <w:rPr>
          <w:ins w:id="201" w:author="SF" w:date="2019-11-07T09:12:00Z"/>
          <w:rFonts w:eastAsia="Times New Roman"/>
          <w:lang w:val="x-none"/>
        </w:rPr>
      </w:pPr>
      <w:ins w:id="202" w:author="SF" w:date="2019-11-07T09:12:00Z">
        <w:r w:rsidRPr="008301B4">
          <w:rPr>
            <w:rFonts w:eastAsia="Times New Roman"/>
            <w:lang w:val="en-US"/>
          </w:rPr>
          <w:t>1</w:t>
        </w:r>
      </w:ins>
      <w:ins w:id="203" w:author="SF" w:date="2019-11-07T09:23:00Z">
        <w:r w:rsidR="009D35B0">
          <w:rPr>
            <w:rFonts w:eastAsia="Times New Roman"/>
            <w:lang w:val="en-US"/>
          </w:rPr>
          <w:t>1</w:t>
        </w:r>
      </w:ins>
      <w:ins w:id="204" w:author="SF" w:date="2019-11-07T09:12:00Z">
        <w:r w:rsidRPr="008301B4">
          <w:rPr>
            <w:rFonts w:eastAsia="Times New Roman"/>
            <w:lang w:val="en-US"/>
          </w:rPr>
          <w:t>.</w:t>
        </w:r>
        <w:r w:rsidRPr="008301B4">
          <w:rPr>
            <w:rFonts w:eastAsia="Times New Roman"/>
            <w:lang w:val="en-US"/>
          </w:rPr>
          <w:tab/>
        </w:r>
        <w:r w:rsidRPr="008301B4">
          <w:rPr>
            <w:rFonts w:eastAsia="Times New Roman"/>
            <w:lang w:val="x-none"/>
          </w:rPr>
          <w:t xml:space="preserve">For a periodic or triggered location request the UE monitors </w:t>
        </w:r>
      </w:ins>
      <w:ins w:id="205" w:author="SF" w:date="2019-11-07T10:26:00Z">
        <w:r w:rsidR="003A0623">
          <w:rPr>
            <w:rFonts w:eastAsia="Times New Roman"/>
            <w:lang w:val="en-US"/>
          </w:rPr>
          <w:t>the</w:t>
        </w:r>
      </w:ins>
      <w:ins w:id="206" w:author="SF" w:date="2019-11-07T09:12:00Z">
        <w:r w:rsidRPr="008301B4">
          <w:rPr>
            <w:rFonts w:eastAsia="Times New Roman"/>
            <w:lang w:val="x-none"/>
          </w:rPr>
          <w:t xml:space="preserve"> occurrence of the trigger or periodic event requested in step </w:t>
        </w:r>
      </w:ins>
      <w:ins w:id="207" w:author="SF" w:date="2019-11-07T09:24:00Z">
        <w:r w:rsidR="009D35B0">
          <w:rPr>
            <w:rFonts w:eastAsia="Times New Roman"/>
            <w:lang w:val="en-US"/>
          </w:rPr>
          <w:t>8</w:t>
        </w:r>
      </w:ins>
      <w:ins w:id="208" w:author="SF" w:date="2019-11-07T09:12:00Z">
        <w:r w:rsidRPr="008301B4">
          <w:rPr>
            <w:rFonts w:eastAsia="Times New Roman"/>
            <w:lang w:val="x-none"/>
          </w:rPr>
          <w:t>.</w:t>
        </w:r>
      </w:ins>
    </w:p>
    <w:p w14:paraId="027120BB" w14:textId="52D411DA" w:rsidR="008301B4" w:rsidRPr="008301B4" w:rsidRDefault="008301B4" w:rsidP="008301B4">
      <w:pPr>
        <w:ind w:left="568" w:hanging="284"/>
        <w:rPr>
          <w:ins w:id="209" w:author="SF" w:date="2019-11-07T09:12:00Z"/>
          <w:rFonts w:eastAsia="Times New Roman"/>
          <w:lang w:val="x-none"/>
        </w:rPr>
      </w:pPr>
      <w:ins w:id="210" w:author="SF" w:date="2019-11-07T09:12:00Z">
        <w:r w:rsidRPr="008301B4">
          <w:rPr>
            <w:rFonts w:eastAsia="Times New Roman"/>
            <w:lang w:val="en-US"/>
          </w:rPr>
          <w:t>1</w:t>
        </w:r>
      </w:ins>
      <w:ins w:id="211" w:author="SF" w:date="2019-11-07T09:24:00Z">
        <w:r w:rsidR="009D35B0">
          <w:rPr>
            <w:rFonts w:eastAsia="Times New Roman"/>
            <w:lang w:val="en-US"/>
          </w:rPr>
          <w:t>2</w:t>
        </w:r>
      </w:ins>
      <w:ins w:id="212" w:author="SF" w:date="2019-11-07T09:12:00Z">
        <w:r w:rsidRPr="008301B4">
          <w:rPr>
            <w:rFonts w:eastAsia="Times New Roman"/>
            <w:lang w:val="en-US"/>
          </w:rPr>
          <w:t>.</w:t>
        </w:r>
        <w:r w:rsidRPr="008301B4">
          <w:rPr>
            <w:rFonts w:eastAsia="Times New Roman"/>
            <w:lang w:val="en-US"/>
          </w:rPr>
          <w:tab/>
        </w:r>
        <w:r w:rsidRPr="008301B4">
          <w:rPr>
            <w:rFonts w:eastAsia="Times New Roman"/>
            <w:lang w:val="x-none"/>
          </w:rPr>
          <w:t>The UE obtains any location measurements, or a location estimate that were requested or allowed at step </w:t>
        </w:r>
      </w:ins>
      <w:ins w:id="213" w:author="SF" w:date="2019-11-07T09:24:00Z">
        <w:r w:rsidR="009D35B0">
          <w:rPr>
            <w:rFonts w:eastAsia="Times New Roman"/>
            <w:lang w:val="en-US"/>
          </w:rPr>
          <w:t>8</w:t>
        </w:r>
      </w:ins>
      <w:ins w:id="214" w:author="SF" w:date="2019-11-07T09:12:00Z">
        <w:r w:rsidRPr="008301B4">
          <w:rPr>
            <w:rFonts w:eastAsia="Times New Roman"/>
            <w:lang w:val="x-none"/>
          </w:rPr>
          <w:t>.</w:t>
        </w:r>
      </w:ins>
    </w:p>
    <w:p w14:paraId="5248F468" w14:textId="355A3140" w:rsidR="008301B4" w:rsidRPr="008301B4" w:rsidRDefault="008301B4" w:rsidP="009D35B0">
      <w:pPr>
        <w:ind w:left="568" w:hanging="284"/>
        <w:rPr>
          <w:ins w:id="215" w:author="SF" w:date="2019-11-07T09:12:00Z"/>
          <w:rFonts w:eastAsia="SimSun"/>
          <w:lang w:val="x-none"/>
        </w:rPr>
      </w:pPr>
      <w:ins w:id="216" w:author="SF" w:date="2019-11-07T09:12:00Z">
        <w:r w:rsidRPr="008301B4">
          <w:rPr>
            <w:rFonts w:eastAsia="Times New Roman"/>
            <w:lang w:val="en-US"/>
          </w:rPr>
          <w:t>1</w:t>
        </w:r>
      </w:ins>
      <w:ins w:id="217" w:author="SF" w:date="2019-11-07T09:24:00Z">
        <w:r w:rsidR="009D35B0">
          <w:rPr>
            <w:rFonts w:eastAsia="Times New Roman"/>
            <w:lang w:val="en-US"/>
          </w:rPr>
          <w:t>3</w:t>
        </w:r>
      </w:ins>
      <w:ins w:id="218" w:author="SF" w:date="2019-11-07T09:12:00Z">
        <w:r w:rsidRPr="008301B4">
          <w:rPr>
            <w:rFonts w:eastAsia="Times New Roman"/>
            <w:lang w:val="en-US"/>
          </w:rPr>
          <w:t>.</w:t>
        </w:r>
        <w:r w:rsidRPr="008301B4">
          <w:rPr>
            <w:rFonts w:eastAsia="Times New Roman"/>
            <w:lang w:val="en-US"/>
          </w:rPr>
          <w:tab/>
        </w:r>
        <w:r w:rsidRPr="008301B4">
          <w:rPr>
            <w:rFonts w:eastAsia="SimSun"/>
            <w:lang w:val="x-none"/>
          </w:rPr>
          <w:t xml:space="preserve">The UE performs a </w:t>
        </w:r>
        <w:r w:rsidRPr="008301B4">
          <w:rPr>
            <w:rFonts w:eastAsia="SimSun"/>
            <w:lang w:val="en-US"/>
          </w:rPr>
          <w:t xml:space="preserve">RRC Connection Establishment </w:t>
        </w:r>
        <w:r w:rsidRPr="008301B4">
          <w:rPr>
            <w:rFonts w:eastAsia="SimSun"/>
            <w:lang w:val="x-none"/>
          </w:rPr>
          <w:t xml:space="preserve">if in </w:t>
        </w:r>
        <w:r w:rsidRPr="008301B4">
          <w:rPr>
            <w:rFonts w:eastAsia="SimSun"/>
            <w:lang w:val="en-US"/>
          </w:rPr>
          <w:t>RRC</w:t>
        </w:r>
        <w:r w:rsidRPr="008301B4">
          <w:rPr>
            <w:rFonts w:eastAsia="SimSun"/>
            <w:lang w:val="x-none"/>
          </w:rPr>
          <w:t>-IDLE state</w:t>
        </w:r>
      </w:ins>
      <w:ins w:id="219" w:author="SF" w:date="2019-11-07T09:25:00Z">
        <w:r w:rsidR="009D35B0">
          <w:rPr>
            <w:rFonts w:eastAsia="SimSun"/>
            <w:lang w:val="en-US"/>
          </w:rPr>
          <w:t xml:space="preserve"> and sends an LCS Event Report to the LMC</w:t>
        </w:r>
      </w:ins>
      <w:ins w:id="220" w:author="SF" w:date="2019-11-07T09:12:00Z">
        <w:r w:rsidRPr="008301B4">
          <w:rPr>
            <w:rFonts w:eastAsia="SimSun"/>
            <w:lang w:val="x-none"/>
          </w:rPr>
          <w:t>. The event report may indicate the type of event being reported</w:t>
        </w:r>
      </w:ins>
      <w:ins w:id="221" w:author="SF" w:date="2019-11-07T09:26:00Z">
        <w:r w:rsidR="009D35B0">
          <w:rPr>
            <w:rFonts w:eastAsia="SimSun"/>
            <w:lang w:val="en-US"/>
          </w:rPr>
          <w:t xml:space="preserve"> </w:t>
        </w:r>
      </w:ins>
      <w:ins w:id="222" w:author="SF" w:date="2019-11-07T09:12:00Z">
        <w:r w:rsidRPr="008301B4">
          <w:rPr>
            <w:rFonts w:eastAsia="SimSun"/>
            <w:lang w:val="x-none"/>
          </w:rPr>
          <w:t xml:space="preserve">and </w:t>
        </w:r>
        <w:r w:rsidRPr="008301B4">
          <w:rPr>
            <w:rFonts w:eastAsia="SimSun"/>
            <w:lang w:val="en-US"/>
          </w:rPr>
          <w:t>may include an</w:t>
        </w:r>
      </w:ins>
      <w:ins w:id="223" w:author="SF" w:date="2019-11-07T09:26:00Z">
        <w:r w:rsidR="009D35B0">
          <w:rPr>
            <w:rFonts w:eastAsia="SimSun"/>
            <w:lang w:val="en-US"/>
          </w:rPr>
          <w:t>y</w:t>
        </w:r>
      </w:ins>
      <w:ins w:id="224" w:author="SF" w:date="2019-11-07T09:12:00Z">
        <w:r w:rsidRPr="008301B4">
          <w:rPr>
            <w:rFonts w:eastAsia="SimSun"/>
            <w:lang w:val="en-US"/>
          </w:rPr>
          <w:t xml:space="preserve"> </w:t>
        </w:r>
        <w:r w:rsidRPr="008301B4">
          <w:rPr>
            <w:rFonts w:eastAsia="SimSun"/>
            <w:lang w:val="x-none"/>
          </w:rPr>
          <w:t>location measurements or location estimate obtained at step </w:t>
        </w:r>
        <w:r w:rsidRPr="008301B4">
          <w:rPr>
            <w:rFonts w:eastAsia="SimSun"/>
            <w:lang w:val="en-US"/>
          </w:rPr>
          <w:t>1</w:t>
        </w:r>
      </w:ins>
      <w:ins w:id="225" w:author="SF" w:date="2019-11-07T09:27:00Z">
        <w:r w:rsidR="009D35B0">
          <w:rPr>
            <w:rFonts w:eastAsia="SimSun"/>
            <w:lang w:val="en-US"/>
          </w:rPr>
          <w:t>2</w:t>
        </w:r>
      </w:ins>
      <w:ins w:id="226" w:author="SF" w:date="2019-11-07T09:12:00Z">
        <w:r w:rsidRPr="008301B4">
          <w:rPr>
            <w:rFonts w:eastAsia="SimSun"/>
            <w:lang w:val="x-none"/>
          </w:rPr>
          <w:t xml:space="preserve">. </w:t>
        </w:r>
      </w:ins>
    </w:p>
    <w:p w14:paraId="5DD37A2F" w14:textId="09BDE228" w:rsidR="008301B4" w:rsidRPr="009D35B0" w:rsidRDefault="008301B4" w:rsidP="009D35B0">
      <w:pPr>
        <w:pStyle w:val="B1"/>
        <w:rPr>
          <w:ins w:id="227" w:author="SF" w:date="2019-11-07T09:12:00Z"/>
          <w:rFonts w:eastAsia="SimSun"/>
          <w:lang w:val="en-US" w:eastAsia="zh-CN"/>
        </w:rPr>
      </w:pPr>
      <w:ins w:id="228" w:author="SF" w:date="2019-11-07T09:12:00Z">
        <w:r w:rsidRPr="008301B4">
          <w:rPr>
            <w:rFonts w:eastAsia="Times New Roman"/>
            <w:lang w:val="en-US"/>
          </w:rPr>
          <w:t>1</w:t>
        </w:r>
      </w:ins>
      <w:ins w:id="229" w:author="SF" w:date="2019-11-07T09:28:00Z">
        <w:r w:rsidR="009D35B0">
          <w:rPr>
            <w:rFonts w:eastAsia="Times New Roman"/>
            <w:lang w:val="en-US"/>
          </w:rPr>
          <w:t>4</w:t>
        </w:r>
      </w:ins>
      <w:ins w:id="230" w:author="SF" w:date="2019-11-07T09:12:00Z">
        <w:r w:rsidRPr="008301B4">
          <w:rPr>
            <w:rFonts w:eastAsia="Times New Roman"/>
            <w:lang w:val="en-US"/>
          </w:rPr>
          <w:t>.</w:t>
        </w:r>
        <w:r w:rsidRPr="008301B4">
          <w:rPr>
            <w:rFonts w:eastAsia="Times New Roman"/>
            <w:lang w:val="en-US"/>
          </w:rPr>
          <w:tab/>
        </w:r>
        <w:r w:rsidRPr="008301B4">
          <w:rPr>
            <w:rFonts w:eastAsia="SimSun"/>
            <w:lang w:val="x-none" w:eastAsia="zh-CN"/>
          </w:rPr>
          <w:t>If a location estimate is needed for event reporting, the LM</w:t>
        </w:r>
        <w:r w:rsidRPr="008301B4">
          <w:rPr>
            <w:rFonts w:eastAsia="SimSun"/>
            <w:lang w:val="en-US" w:eastAsia="zh-CN"/>
          </w:rPr>
          <w:t>C</w:t>
        </w:r>
        <w:r w:rsidRPr="008301B4">
          <w:rPr>
            <w:rFonts w:eastAsia="SimSun"/>
            <w:lang w:val="x-none" w:eastAsia="zh-CN"/>
          </w:rPr>
          <w:t xml:space="preserve"> perform</w:t>
        </w:r>
      </w:ins>
      <w:ins w:id="231" w:author="SF" w:date="2019-11-07T10:27:00Z">
        <w:r w:rsidR="003A0623">
          <w:rPr>
            <w:rFonts w:eastAsia="SimSun"/>
            <w:lang w:val="en-US" w:eastAsia="zh-CN"/>
          </w:rPr>
          <w:t>s the</w:t>
        </w:r>
      </w:ins>
      <w:ins w:id="232" w:author="SF" w:date="2019-11-07T09:12:00Z">
        <w:r w:rsidRPr="008301B4">
          <w:rPr>
            <w:rFonts w:eastAsia="SimSun"/>
            <w:lang w:val="x-none" w:eastAsia="zh-CN"/>
          </w:rPr>
          <w:t xml:space="preserve"> positioning procedures</w:t>
        </w:r>
        <w:r w:rsidRPr="008301B4">
          <w:rPr>
            <w:rFonts w:eastAsia="SimSun"/>
            <w:lang w:val="en-US" w:eastAsia="zh-CN"/>
          </w:rPr>
          <w:t>.</w:t>
        </w:r>
      </w:ins>
    </w:p>
    <w:p w14:paraId="150344C7" w14:textId="217ED3C8" w:rsidR="008301B4" w:rsidRPr="008301B4" w:rsidRDefault="008301B4" w:rsidP="008301B4">
      <w:pPr>
        <w:ind w:left="568" w:hanging="284"/>
        <w:rPr>
          <w:ins w:id="233" w:author="SF" w:date="2019-11-07T09:12:00Z"/>
          <w:rFonts w:eastAsia="Times New Roman"/>
          <w:lang w:val="en-US"/>
        </w:rPr>
      </w:pPr>
      <w:ins w:id="234" w:author="SF" w:date="2019-11-07T09:12:00Z">
        <w:r w:rsidRPr="008301B4">
          <w:rPr>
            <w:rFonts w:eastAsia="Times New Roman"/>
            <w:lang w:val="en-US"/>
          </w:rPr>
          <w:t>1</w:t>
        </w:r>
      </w:ins>
      <w:ins w:id="235" w:author="SF" w:date="2019-11-07T09:28:00Z">
        <w:r w:rsidR="009D35B0">
          <w:rPr>
            <w:rFonts w:eastAsia="Times New Roman"/>
            <w:lang w:val="en-US"/>
          </w:rPr>
          <w:t>5</w:t>
        </w:r>
      </w:ins>
      <w:ins w:id="236" w:author="SF" w:date="2019-11-07T09:12:00Z">
        <w:r w:rsidRPr="008301B4">
          <w:rPr>
            <w:rFonts w:eastAsia="Times New Roman"/>
            <w:lang w:val="en-US"/>
          </w:rPr>
          <w:t>.</w:t>
        </w:r>
        <w:r w:rsidRPr="008301B4">
          <w:rPr>
            <w:rFonts w:eastAsia="Times New Roman"/>
            <w:lang w:val="en-US"/>
          </w:rPr>
          <w:tab/>
          <w:t xml:space="preserve">The LMC sends the event report (e.g., location estimate) </w:t>
        </w:r>
      </w:ins>
      <w:ins w:id="237" w:author="SF" w:date="2019-11-07T09:29:00Z">
        <w:r w:rsidR="009D35B0">
          <w:rPr>
            <w:rFonts w:eastAsia="Times New Roman"/>
            <w:lang w:val="en-US"/>
          </w:rPr>
          <w:t>to LCS entities in the 5GC.</w:t>
        </w:r>
      </w:ins>
    </w:p>
    <w:p w14:paraId="55F3F31B" w14:textId="4677D669" w:rsidR="00E81B5D" w:rsidRPr="009D35B0" w:rsidRDefault="009D35B0" w:rsidP="009D35B0">
      <w:pPr>
        <w:ind w:left="568" w:hanging="284"/>
        <w:rPr>
          <w:sz w:val="21"/>
          <w:szCs w:val="21"/>
          <w:lang w:val="en-US" w:eastAsia="ja-JP"/>
        </w:rPr>
      </w:pPr>
      <w:ins w:id="238" w:author="SF" w:date="2019-11-07T09:30:00Z">
        <w:r>
          <w:rPr>
            <w:rFonts w:eastAsia="Times New Roman"/>
            <w:lang w:val="en-US"/>
          </w:rPr>
          <w:t>16</w:t>
        </w:r>
      </w:ins>
      <w:ins w:id="239" w:author="SF" w:date="2019-11-07T09:12:00Z">
        <w:r w:rsidR="008301B4" w:rsidRPr="008301B4">
          <w:rPr>
            <w:rFonts w:eastAsia="Times New Roman"/>
            <w:lang w:val="en-US"/>
          </w:rPr>
          <w:t>.</w:t>
        </w:r>
        <w:r w:rsidR="008301B4" w:rsidRPr="008301B4">
          <w:rPr>
            <w:rFonts w:eastAsia="Times New Roman"/>
            <w:lang w:val="en-US"/>
          </w:rPr>
          <w:tab/>
        </w:r>
        <w:r w:rsidR="008301B4" w:rsidRPr="008301B4">
          <w:rPr>
            <w:rFonts w:eastAsia="Times New Roman"/>
            <w:lang w:val="x-none" w:eastAsia="zh-CN"/>
          </w:rPr>
          <w:t xml:space="preserve">The UE continues to monitor for further periodic or trigger events and instigates steps </w:t>
        </w:r>
        <w:r w:rsidR="008301B4" w:rsidRPr="008301B4">
          <w:rPr>
            <w:rFonts w:eastAsia="Times New Roman"/>
            <w:lang w:val="en-US" w:eastAsia="zh-CN"/>
          </w:rPr>
          <w:t>1</w:t>
        </w:r>
      </w:ins>
      <w:ins w:id="240" w:author="SF" w:date="2019-11-07T10:28:00Z">
        <w:r w:rsidR="003A0623">
          <w:rPr>
            <w:rFonts w:eastAsia="Times New Roman"/>
            <w:lang w:val="en-US" w:eastAsia="zh-CN"/>
          </w:rPr>
          <w:t>2</w:t>
        </w:r>
      </w:ins>
      <w:ins w:id="241" w:author="SF" w:date="2019-11-07T09:12:00Z">
        <w:r w:rsidR="008301B4" w:rsidRPr="008301B4">
          <w:rPr>
            <w:rFonts w:eastAsia="Times New Roman"/>
            <w:lang w:val="x-none" w:eastAsia="zh-CN"/>
          </w:rPr>
          <w:t>-</w:t>
        </w:r>
        <w:r w:rsidR="008301B4" w:rsidRPr="008301B4">
          <w:rPr>
            <w:rFonts w:eastAsia="Times New Roman"/>
            <w:lang w:val="en-US" w:eastAsia="zh-CN"/>
          </w:rPr>
          <w:t>1</w:t>
        </w:r>
      </w:ins>
      <w:ins w:id="242" w:author="SF" w:date="2019-11-07T10:29:00Z">
        <w:r w:rsidR="003A0623">
          <w:rPr>
            <w:rFonts w:eastAsia="Times New Roman"/>
            <w:lang w:val="en-US" w:eastAsia="zh-CN"/>
          </w:rPr>
          <w:t>5</w:t>
        </w:r>
      </w:ins>
      <w:ins w:id="243" w:author="SF" w:date="2019-11-07T09:12:00Z">
        <w:r w:rsidR="008301B4" w:rsidRPr="008301B4">
          <w:rPr>
            <w:rFonts w:eastAsia="Times New Roman"/>
            <w:lang w:val="x-none" w:eastAsia="zh-CN"/>
          </w:rPr>
          <w:t xml:space="preserve"> each time a trigger event is detected.</w:t>
        </w:r>
      </w:ins>
    </w:p>
    <w:p w14:paraId="04FA642E" w14:textId="77777777" w:rsidR="00B63E2D" w:rsidRDefault="00B63E2D" w:rsidP="00B63E2D">
      <w:pPr>
        <w:pStyle w:val="Heading3"/>
        <w:rPr>
          <w:lang w:val="en-US"/>
        </w:rPr>
      </w:pPr>
      <w:bookmarkStart w:id="244" w:name="_Toc23690353"/>
      <w:r>
        <w:rPr>
          <w:rFonts w:hint="eastAsia"/>
          <w:lang w:val="en-US" w:eastAsia="zh-CN"/>
        </w:rPr>
        <w:t>5</w:t>
      </w:r>
      <w:r w:rsidRPr="005468D4">
        <w:rPr>
          <w:lang w:val="en-US"/>
        </w:rPr>
        <w:t>.2.</w:t>
      </w:r>
      <w:r>
        <w:rPr>
          <w:lang w:val="en-US"/>
        </w:rPr>
        <w:t>2</w:t>
      </w:r>
      <w:r w:rsidRPr="005468D4">
        <w:rPr>
          <w:lang w:val="en-US"/>
        </w:rPr>
        <w:tab/>
      </w:r>
      <w:r w:rsidRPr="004873E7">
        <w:rPr>
          <w:lang w:val="en-US"/>
        </w:rPr>
        <w:t>Impacts on Signalling protocols and interfaces</w:t>
      </w:r>
      <w:bookmarkEnd w:id="244"/>
    </w:p>
    <w:sectPr w:rsidR="00B63E2D" w:rsidSect="00DA460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B1F07" w14:textId="77777777" w:rsidR="00D5281D" w:rsidRDefault="00D5281D">
      <w:r>
        <w:separator/>
      </w:r>
    </w:p>
  </w:endnote>
  <w:endnote w:type="continuationSeparator" w:id="0">
    <w:p w14:paraId="184AD841" w14:textId="77777777" w:rsidR="00D5281D" w:rsidRDefault="00D5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E8457" w14:textId="77777777" w:rsidR="00B355F2" w:rsidRDefault="00B355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BC060" w14:textId="77777777" w:rsidR="00D5281D" w:rsidRDefault="00D5281D">
      <w:r>
        <w:separator/>
      </w:r>
    </w:p>
  </w:footnote>
  <w:footnote w:type="continuationSeparator" w:id="0">
    <w:p w14:paraId="29A5DFD3" w14:textId="77777777" w:rsidR="00D5281D" w:rsidRDefault="00D52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4AD1" w14:textId="07C9A9DD" w:rsidR="00B355F2" w:rsidRDefault="00B35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9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031389" w14:textId="77777777" w:rsidR="00B355F2" w:rsidRDefault="00B355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A113FEA" w14:textId="4E5EBD31" w:rsidR="00B355F2" w:rsidRDefault="00B355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9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CDE959" w14:textId="77777777" w:rsidR="00B355F2" w:rsidRDefault="00B355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F">
    <w15:presenceInfo w15:providerId="None" w15:userId="S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E5"/>
    <w:rsid w:val="00012213"/>
    <w:rsid w:val="00024AAB"/>
    <w:rsid w:val="00030D27"/>
    <w:rsid w:val="00033397"/>
    <w:rsid w:val="00040095"/>
    <w:rsid w:val="00051834"/>
    <w:rsid w:val="00054411"/>
    <w:rsid w:val="00054A22"/>
    <w:rsid w:val="00062023"/>
    <w:rsid w:val="00062FD6"/>
    <w:rsid w:val="000655A6"/>
    <w:rsid w:val="00080512"/>
    <w:rsid w:val="0008237E"/>
    <w:rsid w:val="00082F17"/>
    <w:rsid w:val="00096C10"/>
    <w:rsid w:val="000C20D5"/>
    <w:rsid w:val="000C3AE3"/>
    <w:rsid w:val="000C47C3"/>
    <w:rsid w:val="000D3026"/>
    <w:rsid w:val="000D58AB"/>
    <w:rsid w:val="000F6BAB"/>
    <w:rsid w:val="00101B89"/>
    <w:rsid w:val="00120709"/>
    <w:rsid w:val="0012654E"/>
    <w:rsid w:val="00133525"/>
    <w:rsid w:val="00135F1D"/>
    <w:rsid w:val="00151277"/>
    <w:rsid w:val="00171B9D"/>
    <w:rsid w:val="00181B80"/>
    <w:rsid w:val="00182DA4"/>
    <w:rsid w:val="001A4C42"/>
    <w:rsid w:val="001A7420"/>
    <w:rsid w:val="001B6637"/>
    <w:rsid w:val="001C054E"/>
    <w:rsid w:val="001C21C3"/>
    <w:rsid w:val="001D02C2"/>
    <w:rsid w:val="001D34D0"/>
    <w:rsid w:val="001F0C1D"/>
    <w:rsid w:val="001F1132"/>
    <w:rsid w:val="001F168B"/>
    <w:rsid w:val="00216D53"/>
    <w:rsid w:val="00227AB1"/>
    <w:rsid w:val="002347A2"/>
    <w:rsid w:val="00240298"/>
    <w:rsid w:val="002524FA"/>
    <w:rsid w:val="002675F0"/>
    <w:rsid w:val="002765DA"/>
    <w:rsid w:val="0028777C"/>
    <w:rsid w:val="002A0960"/>
    <w:rsid w:val="002A2B1E"/>
    <w:rsid w:val="002B6339"/>
    <w:rsid w:val="002B68CF"/>
    <w:rsid w:val="002E00EE"/>
    <w:rsid w:val="003172DC"/>
    <w:rsid w:val="00327B32"/>
    <w:rsid w:val="0035462D"/>
    <w:rsid w:val="00355473"/>
    <w:rsid w:val="0035635F"/>
    <w:rsid w:val="00361439"/>
    <w:rsid w:val="0036206B"/>
    <w:rsid w:val="003765B8"/>
    <w:rsid w:val="00381FB9"/>
    <w:rsid w:val="003A0623"/>
    <w:rsid w:val="003B5C52"/>
    <w:rsid w:val="003C2DBA"/>
    <w:rsid w:val="003C3971"/>
    <w:rsid w:val="003C4C31"/>
    <w:rsid w:val="003D6CF2"/>
    <w:rsid w:val="003E39D2"/>
    <w:rsid w:val="00413D24"/>
    <w:rsid w:val="00416E87"/>
    <w:rsid w:val="00422590"/>
    <w:rsid w:val="00423334"/>
    <w:rsid w:val="0043125F"/>
    <w:rsid w:val="004345EC"/>
    <w:rsid w:val="00437DCB"/>
    <w:rsid w:val="0046260D"/>
    <w:rsid w:val="00465515"/>
    <w:rsid w:val="0048160A"/>
    <w:rsid w:val="004826BB"/>
    <w:rsid w:val="00494CD6"/>
    <w:rsid w:val="004A1BE4"/>
    <w:rsid w:val="004A3890"/>
    <w:rsid w:val="004A79C1"/>
    <w:rsid w:val="004D3578"/>
    <w:rsid w:val="004E213A"/>
    <w:rsid w:val="004E2DA1"/>
    <w:rsid w:val="004F0988"/>
    <w:rsid w:val="004F3340"/>
    <w:rsid w:val="004F4286"/>
    <w:rsid w:val="004F7757"/>
    <w:rsid w:val="00503E53"/>
    <w:rsid w:val="00505E0E"/>
    <w:rsid w:val="00525A69"/>
    <w:rsid w:val="0053388B"/>
    <w:rsid w:val="00535773"/>
    <w:rsid w:val="00543E6C"/>
    <w:rsid w:val="00560F44"/>
    <w:rsid w:val="00565087"/>
    <w:rsid w:val="00573225"/>
    <w:rsid w:val="00584D7C"/>
    <w:rsid w:val="00597B11"/>
    <w:rsid w:val="005A165D"/>
    <w:rsid w:val="005A5D27"/>
    <w:rsid w:val="005B494A"/>
    <w:rsid w:val="005C0A86"/>
    <w:rsid w:val="005D2E01"/>
    <w:rsid w:val="005D7526"/>
    <w:rsid w:val="005E4BB2"/>
    <w:rsid w:val="00602AEA"/>
    <w:rsid w:val="00604139"/>
    <w:rsid w:val="00614FDF"/>
    <w:rsid w:val="0061763A"/>
    <w:rsid w:val="00625DA8"/>
    <w:rsid w:val="0063543D"/>
    <w:rsid w:val="00647114"/>
    <w:rsid w:val="006626CF"/>
    <w:rsid w:val="00666FC4"/>
    <w:rsid w:val="00671CB3"/>
    <w:rsid w:val="00674F52"/>
    <w:rsid w:val="0067678D"/>
    <w:rsid w:val="00686AF4"/>
    <w:rsid w:val="00696D26"/>
    <w:rsid w:val="006A323F"/>
    <w:rsid w:val="006A7D1A"/>
    <w:rsid w:val="006B10F0"/>
    <w:rsid w:val="006B30D0"/>
    <w:rsid w:val="006C3B8B"/>
    <w:rsid w:val="006C3D95"/>
    <w:rsid w:val="006C4482"/>
    <w:rsid w:val="006D0FD7"/>
    <w:rsid w:val="006E1B40"/>
    <w:rsid w:val="006E5C86"/>
    <w:rsid w:val="00701116"/>
    <w:rsid w:val="00713C44"/>
    <w:rsid w:val="00725489"/>
    <w:rsid w:val="00732465"/>
    <w:rsid w:val="00734A5B"/>
    <w:rsid w:val="00735012"/>
    <w:rsid w:val="0074026F"/>
    <w:rsid w:val="007429F6"/>
    <w:rsid w:val="007442C5"/>
    <w:rsid w:val="00744E76"/>
    <w:rsid w:val="00762996"/>
    <w:rsid w:val="00764FA3"/>
    <w:rsid w:val="0076748F"/>
    <w:rsid w:val="00774DA4"/>
    <w:rsid w:val="0078050A"/>
    <w:rsid w:val="00781F0F"/>
    <w:rsid w:val="0078754C"/>
    <w:rsid w:val="0079617D"/>
    <w:rsid w:val="007B600E"/>
    <w:rsid w:val="007C5DA3"/>
    <w:rsid w:val="007D1E1C"/>
    <w:rsid w:val="007F0F4A"/>
    <w:rsid w:val="007F2A2B"/>
    <w:rsid w:val="008021BB"/>
    <w:rsid w:val="008028A4"/>
    <w:rsid w:val="00810A8B"/>
    <w:rsid w:val="00815307"/>
    <w:rsid w:val="00817FF0"/>
    <w:rsid w:val="008301B4"/>
    <w:rsid w:val="00830747"/>
    <w:rsid w:val="00833865"/>
    <w:rsid w:val="00842AF2"/>
    <w:rsid w:val="00843A69"/>
    <w:rsid w:val="00852A72"/>
    <w:rsid w:val="008761E0"/>
    <w:rsid w:val="008768CA"/>
    <w:rsid w:val="008A0AC8"/>
    <w:rsid w:val="008A5E7C"/>
    <w:rsid w:val="008B1E72"/>
    <w:rsid w:val="008C384C"/>
    <w:rsid w:val="008D045D"/>
    <w:rsid w:val="008D5039"/>
    <w:rsid w:val="008D7FE8"/>
    <w:rsid w:val="008E39D3"/>
    <w:rsid w:val="008F6A41"/>
    <w:rsid w:val="0090271F"/>
    <w:rsid w:val="00902E23"/>
    <w:rsid w:val="00906ECB"/>
    <w:rsid w:val="009114D7"/>
    <w:rsid w:val="00911CC2"/>
    <w:rsid w:val="0091348E"/>
    <w:rsid w:val="00916738"/>
    <w:rsid w:val="00917CCB"/>
    <w:rsid w:val="00917F47"/>
    <w:rsid w:val="00921B90"/>
    <w:rsid w:val="00924412"/>
    <w:rsid w:val="00927E37"/>
    <w:rsid w:val="00942EC2"/>
    <w:rsid w:val="009528B0"/>
    <w:rsid w:val="00953922"/>
    <w:rsid w:val="00981C40"/>
    <w:rsid w:val="00982E3B"/>
    <w:rsid w:val="00984C2F"/>
    <w:rsid w:val="009B542D"/>
    <w:rsid w:val="009C398F"/>
    <w:rsid w:val="009D35B0"/>
    <w:rsid w:val="009D55DE"/>
    <w:rsid w:val="009E7775"/>
    <w:rsid w:val="009F37B7"/>
    <w:rsid w:val="009F5A48"/>
    <w:rsid w:val="00A10F02"/>
    <w:rsid w:val="00A11272"/>
    <w:rsid w:val="00A164B4"/>
    <w:rsid w:val="00A24EF8"/>
    <w:rsid w:val="00A26956"/>
    <w:rsid w:val="00A27486"/>
    <w:rsid w:val="00A52E57"/>
    <w:rsid w:val="00A533B8"/>
    <w:rsid w:val="00A53724"/>
    <w:rsid w:val="00A55097"/>
    <w:rsid w:val="00A56066"/>
    <w:rsid w:val="00A56566"/>
    <w:rsid w:val="00A73129"/>
    <w:rsid w:val="00A82346"/>
    <w:rsid w:val="00A92BA1"/>
    <w:rsid w:val="00A93C23"/>
    <w:rsid w:val="00AA29A9"/>
    <w:rsid w:val="00AA4610"/>
    <w:rsid w:val="00AB139B"/>
    <w:rsid w:val="00AB3FA2"/>
    <w:rsid w:val="00AC0AC9"/>
    <w:rsid w:val="00AC16B4"/>
    <w:rsid w:val="00AC6BC6"/>
    <w:rsid w:val="00AD172A"/>
    <w:rsid w:val="00AE4598"/>
    <w:rsid w:val="00AE65E2"/>
    <w:rsid w:val="00AF2737"/>
    <w:rsid w:val="00AF3916"/>
    <w:rsid w:val="00B038CE"/>
    <w:rsid w:val="00B15449"/>
    <w:rsid w:val="00B23C7A"/>
    <w:rsid w:val="00B355F2"/>
    <w:rsid w:val="00B436D5"/>
    <w:rsid w:val="00B445EF"/>
    <w:rsid w:val="00B63E2D"/>
    <w:rsid w:val="00B64D67"/>
    <w:rsid w:val="00B732AA"/>
    <w:rsid w:val="00B73EDA"/>
    <w:rsid w:val="00B77AEF"/>
    <w:rsid w:val="00B93086"/>
    <w:rsid w:val="00BA19ED"/>
    <w:rsid w:val="00BA4B8D"/>
    <w:rsid w:val="00BA6D27"/>
    <w:rsid w:val="00BB2AED"/>
    <w:rsid w:val="00BC0F7D"/>
    <w:rsid w:val="00BD7D31"/>
    <w:rsid w:val="00BE3255"/>
    <w:rsid w:val="00BE7687"/>
    <w:rsid w:val="00BF128E"/>
    <w:rsid w:val="00C008D7"/>
    <w:rsid w:val="00C028DC"/>
    <w:rsid w:val="00C05A15"/>
    <w:rsid w:val="00C074DD"/>
    <w:rsid w:val="00C126CF"/>
    <w:rsid w:val="00C12BCC"/>
    <w:rsid w:val="00C1496A"/>
    <w:rsid w:val="00C25121"/>
    <w:rsid w:val="00C25BD5"/>
    <w:rsid w:val="00C33079"/>
    <w:rsid w:val="00C33CE6"/>
    <w:rsid w:val="00C45231"/>
    <w:rsid w:val="00C72833"/>
    <w:rsid w:val="00C80F1D"/>
    <w:rsid w:val="00C8246A"/>
    <w:rsid w:val="00C93F40"/>
    <w:rsid w:val="00CA3D0C"/>
    <w:rsid w:val="00CA48A5"/>
    <w:rsid w:val="00CF3DCE"/>
    <w:rsid w:val="00D26D62"/>
    <w:rsid w:val="00D27CB1"/>
    <w:rsid w:val="00D34FF8"/>
    <w:rsid w:val="00D41DE7"/>
    <w:rsid w:val="00D443D8"/>
    <w:rsid w:val="00D45137"/>
    <w:rsid w:val="00D5281D"/>
    <w:rsid w:val="00D558E8"/>
    <w:rsid w:val="00D57972"/>
    <w:rsid w:val="00D675A9"/>
    <w:rsid w:val="00D71B4A"/>
    <w:rsid w:val="00D738D6"/>
    <w:rsid w:val="00D755EB"/>
    <w:rsid w:val="00D76048"/>
    <w:rsid w:val="00D76642"/>
    <w:rsid w:val="00D80F87"/>
    <w:rsid w:val="00D812E4"/>
    <w:rsid w:val="00D8260B"/>
    <w:rsid w:val="00D84534"/>
    <w:rsid w:val="00D87E00"/>
    <w:rsid w:val="00D9134D"/>
    <w:rsid w:val="00DA460F"/>
    <w:rsid w:val="00DA7A03"/>
    <w:rsid w:val="00DB1818"/>
    <w:rsid w:val="00DB732C"/>
    <w:rsid w:val="00DC309B"/>
    <w:rsid w:val="00DC4DA2"/>
    <w:rsid w:val="00DC5AAC"/>
    <w:rsid w:val="00DD04E9"/>
    <w:rsid w:val="00DD06D6"/>
    <w:rsid w:val="00DD0E54"/>
    <w:rsid w:val="00DD4C17"/>
    <w:rsid w:val="00DD74A5"/>
    <w:rsid w:val="00DE4748"/>
    <w:rsid w:val="00DF2B1F"/>
    <w:rsid w:val="00DF62CD"/>
    <w:rsid w:val="00E053B4"/>
    <w:rsid w:val="00E16509"/>
    <w:rsid w:val="00E364CC"/>
    <w:rsid w:val="00E36A7B"/>
    <w:rsid w:val="00E44582"/>
    <w:rsid w:val="00E77645"/>
    <w:rsid w:val="00E77899"/>
    <w:rsid w:val="00E81B5D"/>
    <w:rsid w:val="00E82AEC"/>
    <w:rsid w:val="00E93E22"/>
    <w:rsid w:val="00EA15B0"/>
    <w:rsid w:val="00EA5EA7"/>
    <w:rsid w:val="00EA7186"/>
    <w:rsid w:val="00EB6AA5"/>
    <w:rsid w:val="00EC4A25"/>
    <w:rsid w:val="00EC74B2"/>
    <w:rsid w:val="00EE3992"/>
    <w:rsid w:val="00EE640E"/>
    <w:rsid w:val="00F025A2"/>
    <w:rsid w:val="00F04712"/>
    <w:rsid w:val="00F13360"/>
    <w:rsid w:val="00F22EC7"/>
    <w:rsid w:val="00F325C8"/>
    <w:rsid w:val="00F331E1"/>
    <w:rsid w:val="00F51420"/>
    <w:rsid w:val="00F615BC"/>
    <w:rsid w:val="00F653B8"/>
    <w:rsid w:val="00F82A6C"/>
    <w:rsid w:val="00F9008D"/>
    <w:rsid w:val="00F9254E"/>
    <w:rsid w:val="00F95871"/>
    <w:rsid w:val="00FA1266"/>
    <w:rsid w:val="00FA1758"/>
    <w:rsid w:val="00FA3F3F"/>
    <w:rsid w:val="00FA4BFA"/>
    <w:rsid w:val="00FC0C82"/>
    <w:rsid w:val="00FC1192"/>
    <w:rsid w:val="00FC2FBC"/>
    <w:rsid w:val="00FC3D65"/>
    <w:rsid w:val="00FC4AA4"/>
    <w:rsid w:val="00FD43BF"/>
    <w:rsid w:val="00FE3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4CF74"/>
  <w15:docId w15:val="{D3AEF548-7682-434E-8D43-48D0BA13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137"/>
    <w:pPr>
      <w:spacing w:after="180"/>
    </w:pPr>
    <w:rPr>
      <w:lang w:val="en-GB" w:eastAsia="en-US"/>
    </w:rPr>
  </w:style>
  <w:style w:type="paragraph" w:styleId="Heading1">
    <w:name w:val="heading 1"/>
    <w:next w:val="Normal"/>
    <w:qFormat/>
    <w:rsid w:val="00DA460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A460F"/>
    <w:pPr>
      <w:pBdr>
        <w:top w:val="none" w:sz="0" w:space="0" w:color="auto"/>
      </w:pBdr>
      <w:spacing w:before="180"/>
      <w:outlineLvl w:val="1"/>
    </w:pPr>
    <w:rPr>
      <w:sz w:val="32"/>
    </w:rPr>
  </w:style>
  <w:style w:type="paragraph" w:styleId="Heading3">
    <w:name w:val="heading 3"/>
    <w:basedOn w:val="Heading2"/>
    <w:next w:val="Normal"/>
    <w:qFormat/>
    <w:rsid w:val="00DA460F"/>
    <w:pPr>
      <w:spacing w:before="120"/>
      <w:outlineLvl w:val="2"/>
    </w:pPr>
    <w:rPr>
      <w:sz w:val="28"/>
    </w:rPr>
  </w:style>
  <w:style w:type="paragraph" w:styleId="Heading4">
    <w:name w:val="heading 4"/>
    <w:basedOn w:val="Heading3"/>
    <w:next w:val="Normal"/>
    <w:qFormat/>
    <w:rsid w:val="00DA460F"/>
    <w:pPr>
      <w:ind w:left="1418" w:hanging="1418"/>
      <w:outlineLvl w:val="3"/>
    </w:pPr>
    <w:rPr>
      <w:sz w:val="24"/>
    </w:rPr>
  </w:style>
  <w:style w:type="paragraph" w:styleId="Heading5">
    <w:name w:val="heading 5"/>
    <w:basedOn w:val="Heading4"/>
    <w:next w:val="Normal"/>
    <w:qFormat/>
    <w:rsid w:val="00DA460F"/>
    <w:pPr>
      <w:ind w:left="1701" w:hanging="1701"/>
      <w:outlineLvl w:val="4"/>
    </w:pPr>
    <w:rPr>
      <w:sz w:val="22"/>
    </w:rPr>
  </w:style>
  <w:style w:type="paragraph" w:styleId="Heading6">
    <w:name w:val="heading 6"/>
    <w:basedOn w:val="H6"/>
    <w:next w:val="Normal"/>
    <w:qFormat/>
    <w:rsid w:val="00DA460F"/>
    <w:pPr>
      <w:outlineLvl w:val="5"/>
    </w:pPr>
  </w:style>
  <w:style w:type="paragraph" w:styleId="Heading7">
    <w:name w:val="heading 7"/>
    <w:basedOn w:val="H6"/>
    <w:next w:val="Normal"/>
    <w:qFormat/>
    <w:rsid w:val="00DA460F"/>
    <w:pPr>
      <w:outlineLvl w:val="6"/>
    </w:pPr>
  </w:style>
  <w:style w:type="paragraph" w:styleId="Heading8">
    <w:name w:val="heading 8"/>
    <w:basedOn w:val="Heading1"/>
    <w:next w:val="Normal"/>
    <w:qFormat/>
    <w:rsid w:val="00DA460F"/>
    <w:pPr>
      <w:ind w:left="0" w:firstLine="0"/>
      <w:outlineLvl w:val="7"/>
    </w:pPr>
  </w:style>
  <w:style w:type="paragraph" w:styleId="Heading9">
    <w:name w:val="heading 9"/>
    <w:basedOn w:val="Heading8"/>
    <w:next w:val="Normal"/>
    <w:qFormat/>
    <w:rsid w:val="00DA46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A460F"/>
    <w:pPr>
      <w:ind w:left="1985" w:hanging="1985"/>
      <w:outlineLvl w:val="9"/>
    </w:pPr>
    <w:rPr>
      <w:sz w:val="20"/>
    </w:rPr>
  </w:style>
  <w:style w:type="paragraph" w:styleId="TOC9">
    <w:name w:val="toc 9"/>
    <w:basedOn w:val="TOC8"/>
    <w:uiPriority w:val="39"/>
    <w:rsid w:val="00DA460F"/>
    <w:pPr>
      <w:ind w:left="1418" w:hanging="1418"/>
    </w:pPr>
  </w:style>
  <w:style w:type="paragraph" w:styleId="TOC8">
    <w:name w:val="toc 8"/>
    <w:basedOn w:val="TOC1"/>
    <w:uiPriority w:val="39"/>
    <w:rsid w:val="00DA460F"/>
    <w:pPr>
      <w:spacing w:before="180"/>
      <w:ind w:left="2693" w:hanging="2693"/>
    </w:pPr>
    <w:rPr>
      <w:b/>
    </w:rPr>
  </w:style>
  <w:style w:type="paragraph" w:styleId="TOC1">
    <w:name w:val="toc 1"/>
    <w:uiPriority w:val="39"/>
    <w:rsid w:val="00DA460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A460F"/>
    <w:pPr>
      <w:keepLines/>
      <w:tabs>
        <w:tab w:val="center" w:pos="4536"/>
        <w:tab w:val="right" w:pos="9072"/>
      </w:tabs>
    </w:pPr>
    <w:rPr>
      <w:noProof/>
    </w:rPr>
  </w:style>
  <w:style w:type="character" w:customStyle="1" w:styleId="ZGSM">
    <w:name w:val="ZGSM"/>
    <w:rsid w:val="00DA460F"/>
  </w:style>
  <w:style w:type="paragraph" w:styleId="Header">
    <w:name w:val="header"/>
    <w:rsid w:val="00DA460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A460F"/>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A460F"/>
    <w:pPr>
      <w:ind w:left="1701" w:hanging="1701"/>
    </w:pPr>
  </w:style>
  <w:style w:type="paragraph" w:styleId="TOC4">
    <w:name w:val="toc 4"/>
    <w:basedOn w:val="TOC3"/>
    <w:uiPriority w:val="39"/>
    <w:rsid w:val="00DA460F"/>
    <w:pPr>
      <w:ind w:left="1418" w:hanging="1418"/>
    </w:pPr>
  </w:style>
  <w:style w:type="paragraph" w:styleId="TOC3">
    <w:name w:val="toc 3"/>
    <w:basedOn w:val="TOC2"/>
    <w:uiPriority w:val="39"/>
    <w:rsid w:val="00DA460F"/>
    <w:pPr>
      <w:ind w:left="1134" w:hanging="1134"/>
    </w:pPr>
  </w:style>
  <w:style w:type="paragraph" w:styleId="TOC2">
    <w:name w:val="toc 2"/>
    <w:basedOn w:val="TOC1"/>
    <w:uiPriority w:val="39"/>
    <w:rsid w:val="00DA460F"/>
    <w:pPr>
      <w:keepNext w:val="0"/>
      <w:spacing w:before="0"/>
      <w:ind w:left="851" w:hanging="851"/>
    </w:pPr>
    <w:rPr>
      <w:sz w:val="20"/>
    </w:rPr>
  </w:style>
  <w:style w:type="paragraph" w:styleId="Footer">
    <w:name w:val="footer"/>
    <w:basedOn w:val="Header"/>
    <w:rsid w:val="00DA460F"/>
    <w:pPr>
      <w:jc w:val="center"/>
    </w:pPr>
    <w:rPr>
      <w:i/>
    </w:rPr>
  </w:style>
  <w:style w:type="paragraph" w:customStyle="1" w:styleId="TT">
    <w:name w:val="TT"/>
    <w:basedOn w:val="Heading1"/>
    <w:next w:val="Normal"/>
    <w:rsid w:val="00DA460F"/>
    <w:pPr>
      <w:outlineLvl w:val="9"/>
    </w:pPr>
  </w:style>
  <w:style w:type="paragraph" w:customStyle="1" w:styleId="NF">
    <w:name w:val="NF"/>
    <w:basedOn w:val="NO"/>
    <w:rsid w:val="00DA460F"/>
    <w:pPr>
      <w:keepNext/>
      <w:spacing w:after="0"/>
    </w:pPr>
    <w:rPr>
      <w:rFonts w:ascii="Arial" w:hAnsi="Arial"/>
      <w:sz w:val="18"/>
    </w:rPr>
  </w:style>
  <w:style w:type="paragraph" w:customStyle="1" w:styleId="NO">
    <w:name w:val="NO"/>
    <w:basedOn w:val="Normal"/>
    <w:link w:val="NOChar"/>
    <w:qFormat/>
    <w:rsid w:val="00DA460F"/>
    <w:pPr>
      <w:keepLines/>
      <w:ind w:left="1135" w:hanging="851"/>
    </w:pPr>
  </w:style>
  <w:style w:type="paragraph" w:customStyle="1" w:styleId="PL">
    <w:name w:val="PL"/>
    <w:rsid w:val="00DA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460F"/>
    <w:pPr>
      <w:jc w:val="right"/>
    </w:pPr>
  </w:style>
  <w:style w:type="paragraph" w:customStyle="1" w:styleId="TAL">
    <w:name w:val="TAL"/>
    <w:basedOn w:val="Normal"/>
    <w:rsid w:val="00DA460F"/>
    <w:pPr>
      <w:keepNext/>
      <w:keepLines/>
      <w:spacing w:after="0"/>
    </w:pPr>
    <w:rPr>
      <w:rFonts w:ascii="Arial" w:hAnsi="Arial"/>
      <w:sz w:val="18"/>
    </w:rPr>
  </w:style>
  <w:style w:type="paragraph" w:customStyle="1" w:styleId="TAH">
    <w:name w:val="TAH"/>
    <w:basedOn w:val="TAC"/>
    <w:rsid w:val="00DA460F"/>
    <w:rPr>
      <w:b/>
    </w:rPr>
  </w:style>
  <w:style w:type="paragraph" w:customStyle="1" w:styleId="TAC">
    <w:name w:val="TAC"/>
    <w:basedOn w:val="TAL"/>
    <w:rsid w:val="00DA460F"/>
    <w:pPr>
      <w:jc w:val="center"/>
    </w:pPr>
  </w:style>
  <w:style w:type="paragraph" w:customStyle="1" w:styleId="LD">
    <w:name w:val="LD"/>
    <w:rsid w:val="00DA460F"/>
    <w:pPr>
      <w:keepNext/>
      <w:keepLines/>
      <w:spacing w:line="180" w:lineRule="exact"/>
    </w:pPr>
    <w:rPr>
      <w:rFonts w:ascii="Courier New" w:hAnsi="Courier New"/>
      <w:noProof/>
      <w:lang w:val="en-GB" w:eastAsia="en-US"/>
    </w:rPr>
  </w:style>
  <w:style w:type="paragraph" w:customStyle="1" w:styleId="EX">
    <w:name w:val="EX"/>
    <w:basedOn w:val="Normal"/>
    <w:link w:val="EXChar"/>
    <w:rsid w:val="00DA460F"/>
    <w:pPr>
      <w:keepLines/>
      <w:ind w:left="1702" w:hanging="1418"/>
    </w:pPr>
  </w:style>
  <w:style w:type="paragraph" w:customStyle="1" w:styleId="FP">
    <w:name w:val="FP"/>
    <w:basedOn w:val="Normal"/>
    <w:rsid w:val="00DA460F"/>
    <w:pPr>
      <w:spacing w:after="0"/>
    </w:pPr>
  </w:style>
  <w:style w:type="paragraph" w:customStyle="1" w:styleId="NW">
    <w:name w:val="NW"/>
    <w:basedOn w:val="NO"/>
    <w:rsid w:val="00DA460F"/>
    <w:pPr>
      <w:spacing w:after="0"/>
    </w:pPr>
  </w:style>
  <w:style w:type="paragraph" w:customStyle="1" w:styleId="EW">
    <w:name w:val="EW"/>
    <w:basedOn w:val="EX"/>
    <w:rsid w:val="00DA460F"/>
    <w:pPr>
      <w:spacing w:after="0"/>
    </w:pPr>
  </w:style>
  <w:style w:type="paragraph" w:customStyle="1" w:styleId="B1">
    <w:name w:val="B1"/>
    <w:basedOn w:val="Normal"/>
    <w:link w:val="B1Char1"/>
    <w:qFormat/>
    <w:rsid w:val="00DA460F"/>
    <w:pPr>
      <w:ind w:left="568" w:hanging="284"/>
    </w:pPr>
  </w:style>
  <w:style w:type="paragraph" w:styleId="TOC6">
    <w:name w:val="toc 6"/>
    <w:basedOn w:val="TOC5"/>
    <w:next w:val="Normal"/>
    <w:semiHidden/>
    <w:rsid w:val="00DA460F"/>
    <w:pPr>
      <w:ind w:left="1985" w:hanging="1985"/>
    </w:pPr>
  </w:style>
  <w:style w:type="paragraph" w:styleId="TOC7">
    <w:name w:val="toc 7"/>
    <w:basedOn w:val="TOC6"/>
    <w:next w:val="Normal"/>
    <w:semiHidden/>
    <w:rsid w:val="00DA460F"/>
    <w:pPr>
      <w:ind w:left="2268" w:hanging="2268"/>
    </w:pPr>
  </w:style>
  <w:style w:type="paragraph" w:customStyle="1" w:styleId="EditorsNote">
    <w:name w:val="Editor's Note"/>
    <w:aliases w:val="EN"/>
    <w:basedOn w:val="NO"/>
    <w:link w:val="EditorsNoteCharChar"/>
    <w:uiPriority w:val="99"/>
    <w:rsid w:val="00DA460F"/>
    <w:rPr>
      <w:color w:val="FF0000"/>
    </w:rPr>
  </w:style>
  <w:style w:type="paragraph" w:customStyle="1" w:styleId="TH">
    <w:name w:val="TH"/>
    <w:basedOn w:val="Normal"/>
    <w:rsid w:val="00DA460F"/>
    <w:pPr>
      <w:keepNext/>
      <w:keepLines/>
      <w:spacing w:before="60"/>
      <w:jc w:val="center"/>
    </w:pPr>
    <w:rPr>
      <w:rFonts w:ascii="Arial" w:hAnsi="Arial"/>
      <w:b/>
    </w:rPr>
  </w:style>
  <w:style w:type="paragraph" w:customStyle="1" w:styleId="ZA">
    <w:name w:val="ZA"/>
    <w:rsid w:val="00DA460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460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A460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A460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A460F"/>
    <w:pPr>
      <w:ind w:left="851" w:hanging="851"/>
    </w:pPr>
  </w:style>
  <w:style w:type="paragraph" w:customStyle="1" w:styleId="ZH">
    <w:name w:val="ZH"/>
    <w:rsid w:val="00DA460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DA460F"/>
    <w:pPr>
      <w:keepNext w:val="0"/>
      <w:spacing w:before="0" w:after="240"/>
    </w:pPr>
  </w:style>
  <w:style w:type="paragraph" w:customStyle="1" w:styleId="ZG">
    <w:name w:val="ZG"/>
    <w:rsid w:val="00DA460F"/>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DA460F"/>
    <w:pPr>
      <w:ind w:left="851" w:hanging="284"/>
    </w:pPr>
  </w:style>
  <w:style w:type="paragraph" w:customStyle="1" w:styleId="B3">
    <w:name w:val="B3"/>
    <w:basedOn w:val="Normal"/>
    <w:rsid w:val="00DA460F"/>
    <w:pPr>
      <w:ind w:left="1135" w:hanging="284"/>
    </w:pPr>
  </w:style>
  <w:style w:type="paragraph" w:customStyle="1" w:styleId="B4">
    <w:name w:val="B4"/>
    <w:basedOn w:val="Normal"/>
    <w:rsid w:val="00DA460F"/>
    <w:pPr>
      <w:ind w:left="1418" w:hanging="284"/>
    </w:pPr>
  </w:style>
  <w:style w:type="paragraph" w:customStyle="1" w:styleId="B5">
    <w:name w:val="B5"/>
    <w:basedOn w:val="Normal"/>
    <w:rsid w:val="00DA460F"/>
    <w:pPr>
      <w:ind w:left="1702" w:hanging="284"/>
    </w:pPr>
  </w:style>
  <w:style w:type="paragraph" w:customStyle="1" w:styleId="ZTD">
    <w:name w:val="ZTD"/>
    <w:basedOn w:val="ZB"/>
    <w:rsid w:val="00DA460F"/>
    <w:pPr>
      <w:framePr w:hRule="auto" w:wrap="notBeside" w:y="852"/>
    </w:pPr>
    <w:rPr>
      <w:i w:val="0"/>
      <w:sz w:val="40"/>
    </w:rPr>
  </w:style>
  <w:style w:type="paragraph" w:customStyle="1" w:styleId="ZV">
    <w:name w:val="ZV"/>
    <w:basedOn w:val="ZU"/>
    <w:rsid w:val="00DA460F"/>
    <w:pPr>
      <w:framePr w:wrap="notBeside" w:y="16161"/>
    </w:pPr>
  </w:style>
  <w:style w:type="paragraph" w:customStyle="1" w:styleId="TAJ">
    <w:name w:val="TAJ"/>
    <w:basedOn w:val="TH"/>
    <w:rsid w:val="00DA460F"/>
  </w:style>
  <w:style w:type="paragraph" w:customStyle="1" w:styleId="Guidance">
    <w:name w:val="Guidance"/>
    <w:basedOn w:val="Normal"/>
    <w:rsid w:val="00DA460F"/>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4A79C1"/>
    <w:rPr>
      <w:lang w:eastAsia="en-US"/>
    </w:rPr>
  </w:style>
  <w:style w:type="paragraph" w:styleId="Revision">
    <w:name w:val="Revision"/>
    <w:hidden/>
    <w:uiPriority w:val="99"/>
    <w:semiHidden/>
    <w:rsid w:val="009C398F"/>
    <w:rPr>
      <w:lang w:val="en-GB" w:eastAsia="en-US"/>
    </w:rPr>
  </w:style>
  <w:style w:type="character" w:customStyle="1" w:styleId="NOChar">
    <w:name w:val="NO Char"/>
    <w:link w:val="NO"/>
    <w:locked/>
    <w:rsid w:val="009C398F"/>
    <w:rPr>
      <w:lang w:val="en-GB" w:eastAsia="en-US"/>
    </w:rPr>
  </w:style>
  <w:style w:type="character" w:customStyle="1" w:styleId="TFChar">
    <w:name w:val="TF Char"/>
    <w:link w:val="TF"/>
    <w:rsid w:val="009C398F"/>
    <w:rPr>
      <w:rFonts w:ascii="Arial" w:hAnsi="Arial"/>
      <w:b/>
      <w:lang w:val="en-GB" w:eastAsia="en-US"/>
    </w:rPr>
  </w:style>
  <w:style w:type="character" w:customStyle="1" w:styleId="EditorsNoteCharChar">
    <w:name w:val="Editor's Note Char Char"/>
    <w:link w:val="EditorsNote"/>
    <w:uiPriority w:val="99"/>
    <w:rsid w:val="009C398F"/>
    <w:rPr>
      <w:color w:val="FF0000"/>
      <w:lang w:val="en-GB" w:eastAsia="en-US"/>
    </w:rPr>
  </w:style>
  <w:style w:type="paragraph" w:styleId="DocumentMap">
    <w:name w:val="Document Map"/>
    <w:basedOn w:val="Normal"/>
    <w:link w:val="DocumentMapChar"/>
    <w:rsid w:val="00D812E4"/>
    <w:rPr>
      <w:rFonts w:ascii="SimSun" w:eastAsia="SimSun"/>
      <w:sz w:val="18"/>
      <w:szCs w:val="18"/>
    </w:rPr>
  </w:style>
  <w:style w:type="character" w:customStyle="1" w:styleId="DocumentMapChar">
    <w:name w:val="Document Map Char"/>
    <w:basedOn w:val="DefaultParagraphFont"/>
    <w:link w:val="DocumentMap"/>
    <w:rsid w:val="00D812E4"/>
    <w:rPr>
      <w:rFonts w:ascii="SimSun" w:eastAsia="SimSun"/>
      <w:sz w:val="18"/>
      <w:szCs w:val="18"/>
      <w:lang w:val="en-GB" w:eastAsia="en-US"/>
    </w:rPr>
  </w:style>
  <w:style w:type="character" w:customStyle="1" w:styleId="EXChar">
    <w:name w:val="EX Char"/>
    <w:link w:val="EX"/>
    <w:locked/>
    <w:rsid w:val="00B73EDA"/>
    <w:rPr>
      <w:lang w:val="en-GB" w:eastAsia="en-US"/>
    </w:rPr>
  </w:style>
  <w:style w:type="character" w:customStyle="1" w:styleId="B1Char">
    <w:name w:val="B1 Char"/>
    <w:rsid w:val="00BA6D27"/>
    <w:rPr>
      <w:rFonts w:ascii="Times New Roman" w:hAnsi="Times New Roman"/>
      <w:lang w:val="en-GB" w:eastAsia="en-US"/>
    </w:rPr>
  </w:style>
  <w:style w:type="character" w:customStyle="1" w:styleId="B2Char">
    <w:name w:val="B2 Char"/>
    <w:link w:val="B2"/>
    <w:qFormat/>
    <w:rsid w:val="00DC5AA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68194-EDA2-4E20-8384-485601EEE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F5A302-3DD5-475A-9951-413360F3425C}">
  <ds:schemaRefs>
    <ds:schemaRef ds:uri="http://schemas.microsoft.com/sharepoint/v3/contenttype/forms"/>
  </ds:schemaRefs>
</ds:datastoreItem>
</file>

<file path=customXml/itemProps3.xml><?xml version="1.0" encoding="utf-8"?>
<ds:datastoreItem xmlns:ds="http://schemas.openxmlformats.org/officeDocument/2006/customXml" ds:itemID="{B5294B4E-57BD-4783-9466-8F95D1694F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E88BD7-4C8A-4385-98AB-FBF05FB22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3</cp:revision>
  <cp:lastPrinted>2019-11-07T18:10:00Z</cp:lastPrinted>
  <dcterms:created xsi:type="dcterms:W3CDTF">2019-11-08T12:52:00Z</dcterms:created>
  <dcterms:modified xsi:type="dcterms:W3CDTF">2019-11-08T12:52:00Z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AdHocReviewCycleID">
    <vt:i4>-1769377677</vt:i4>
  </property>
  <property fmtid="{D5CDD505-2E9C-101B-9397-08002B2CF9AE}" pid="4" name="_NewReviewCycle">
    <vt:lpwstr/>
  </property>
  <property fmtid="{D5CDD505-2E9C-101B-9397-08002B2CF9AE}" pid="5" name="_EmailSubject">
    <vt:lpwstr>TR 38.856 for LMC in NG-RAN</vt:lpwstr>
  </property>
  <property fmtid="{D5CDD505-2E9C-101B-9397-08002B2CF9AE}" pid="6" name="_AuthorEmail">
    <vt:lpwstr>sfischer@qti.qualcomm.com</vt:lpwstr>
  </property>
  <property fmtid="{D5CDD505-2E9C-101B-9397-08002B2CF9AE}" pid="7" name="_AuthorEmailDisplayName">
    <vt:lpwstr>Sven Fischer</vt:lpwstr>
  </property>
  <property fmtid="{D5CDD505-2E9C-101B-9397-08002B2CF9AE}" pid="8" name="_ReviewingToolsShownOnce">
    <vt:lpwstr/>
  </property>
</Properties>
</file>